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43D2" w:rsidRDefault="00E443D2" w:rsidP="00E443D2">
      <w:pPr>
        <w:jc w:val="center"/>
        <w:rPr>
          <w:sz w:val="28"/>
          <w:szCs w:val="28"/>
        </w:rPr>
      </w:pPr>
    </w:p>
    <w:p w:rsidR="00E443D2" w:rsidRDefault="00E443D2" w:rsidP="00E443D2">
      <w:pPr>
        <w:jc w:val="center"/>
        <w:rPr>
          <w:sz w:val="28"/>
          <w:szCs w:val="28"/>
        </w:rPr>
      </w:pPr>
    </w:p>
    <w:p w:rsidR="0070724F" w:rsidRPr="0079147D" w:rsidRDefault="0070724F" w:rsidP="0070724F">
      <w:pPr>
        <w:jc w:val="center"/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9147D">
        <w:t>МИНОБРНАУКИ РОССИИ</w:t>
      </w:r>
    </w:p>
    <w:p w:rsidR="0070724F" w:rsidRPr="0079147D" w:rsidRDefault="0070724F" w:rsidP="0070724F">
      <w:pPr>
        <w:jc w:val="center"/>
      </w:pPr>
      <w:r w:rsidRPr="0079147D"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70724F" w:rsidRPr="0079147D" w:rsidRDefault="0070724F" w:rsidP="0070724F">
      <w:pPr>
        <w:jc w:val="center"/>
        <w:rPr>
          <w:b/>
        </w:rPr>
      </w:pPr>
      <w:r w:rsidRPr="0079147D">
        <w:rPr>
          <w:b/>
        </w:rPr>
        <w:t xml:space="preserve">«Гжельский государственный </w:t>
      </w:r>
      <w:r>
        <w:rPr>
          <w:b/>
        </w:rPr>
        <w:t>университет</w:t>
      </w:r>
      <w:r w:rsidRPr="0079147D">
        <w:rPr>
          <w:b/>
        </w:rPr>
        <w:t>»</w:t>
      </w:r>
    </w:p>
    <w:p w:rsidR="0070724F" w:rsidRPr="0079147D" w:rsidRDefault="0070724F" w:rsidP="0070724F">
      <w:pPr>
        <w:jc w:val="center"/>
      </w:pPr>
      <w:r w:rsidRPr="0079147D">
        <w:t>(Колледж ГГ</w:t>
      </w:r>
      <w:r>
        <w:t>У</w:t>
      </w:r>
      <w:r w:rsidRPr="0079147D"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70724F" w:rsidRDefault="0070724F" w:rsidP="0070724F"/>
    <w:p w:rsidR="00F63870" w:rsidRDefault="00F63870" w:rsidP="00F63870">
      <w:pPr>
        <w:jc w:val="center"/>
        <w:rPr>
          <w:sz w:val="28"/>
          <w:szCs w:val="28"/>
        </w:rPr>
      </w:pPr>
    </w:p>
    <w:p w:rsidR="0070724F" w:rsidRDefault="0070724F" w:rsidP="00F63870">
      <w:pPr>
        <w:jc w:val="center"/>
        <w:rPr>
          <w:sz w:val="28"/>
          <w:szCs w:val="28"/>
        </w:rPr>
      </w:pPr>
    </w:p>
    <w:p w:rsidR="00F63870" w:rsidRPr="007D3C2F" w:rsidRDefault="00F63870" w:rsidP="00F63870">
      <w:pPr>
        <w:rPr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F340B" w:rsidRDefault="00EF340B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F340B" w:rsidRDefault="00EF340B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F340B" w:rsidRDefault="00EF340B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F340B" w:rsidRDefault="00EF340B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F340B" w:rsidRPr="00773DBC" w:rsidRDefault="00EF340B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521AA" w:rsidRPr="00773DBC" w:rsidRDefault="00E521AA" w:rsidP="00E521A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E521AA" w:rsidRDefault="00E521AA" w:rsidP="00E521AA">
      <w:pPr>
        <w:pStyle w:val="Style11"/>
        <w:widowControl/>
        <w:rPr>
          <w:bCs/>
          <w:sz w:val="28"/>
          <w:szCs w:val="28"/>
        </w:rPr>
      </w:pPr>
      <w:r w:rsidRPr="00EF340B">
        <w:rPr>
          <w:bCs/>
          <w:sz w:val="28"/>
          <w:szCs w:val="28"/>
        </w:rPr>
        <w:t xml:space="preserve">Рабочая программа </w:t>
      </w:r>
    </w:p>
    <w:p w:rsidR="00EF340B" w:rsidRPr="00EF340B" w:rsidRDefault="00EF340B" w:rsidP="00E521AA">
      <w:pPr>
        <w:pStyle w:val="Style11"/>
        <w:widowControl/>
        <w:rPr>
          <w:bCs/>
          <w:sz w:val="28"/>
          <w:szCs w:val="28"/>
        </w:rPr>
      </w:pPr>
    </w:p>
    <w:p w:rsidR="00E521AA" w:rsidRPr="003674EF" w:rsidRDefault="003674EF" w:rsidP="00EF340B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Производственной (п</w:t>
      </w:r>
      <w:r w:rsidRPr="003674EF">
        <w:rPr>
          <w:b/>
          <w:sz w:val="28"/>
          <w:szCs w:val="28"/>
        </w:rPr>
        <w:t>реддиплом</w:t>
      </w:r>
      <w:r>
        <w:rPr>
          <w:b/>
          <w:sz w:val="28"/>
          <w:szCs w:val="28"/>
        </w:rPr>
        <w:t>ной) практики</w:t>
      </w:r>
    </w:p>
    <w:p w:rsidR="00E521AA" w:rsidRPr="00773DBC" w:rsidRDefault="00E521AA" w:rsidP="00E521AA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521AA" w:rsidRPr="00EF340B" w:rsidRDefault="00EF340B" w:rsidP="00EF340B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 w:val="0"/>
          <w:szCs w:val="28"/>
        </w:rPr>
      </w:pPr>
      <w:r w:rsidRPr="00EF340B">
        <w:rPr>
          <w:rStyle w:val="FontStyle53"/>
          <w:b w:val="0"/>
          <w:sz w:val="24"/>
          <w:szCs w:val="28"/>
        </w:rPr>
        <w:t xml:space="preserve">Специальность: </w:t>
      </w:r>
      <w:r w:rsidRPr="00EF340B">
        <w:rPr>
          <w:rStyle w:val="FontStyle60"/>
          <w:sz w:val="24"/>
          <w:szCs w:val="28"/>
        </w:rPr>
        <w:t>54.02.02</w:t>
      </w:r>
      <w:r w:rsidRPr="00EF340B">
        <w:rPr>
          <w:rStyle w:val="FontStyle53"/>
          <w:b w:val="0"/>
          <w:sz w:val="28"/>
          <w:szCs w:val="28"/>
        </w:rPr>
        <w:t xml:space="preserve"> </w:t>
      </w:r>
      <w:r w:rsidRPr="00EF340B">
        <w:rPr>
          <w:rStyle w:val="FontStyle53"/>
          <w:b w:val="0"/>
          <w:sz w:val="24"/>
          <w:szCs w:val="28"/>
        </w:rPr>
        <w:t>Декоративно-прикладное искусство и народные промыслы</w:t>
      </w:r>
      <w:r>
        <w:rPr>
          <w:rStyle w:val="FontStyle53"/>
          <w:b w:val="0"/>
          <w:sz w:val="24"/>
          <w:szCs w:val="28"/>
        </w:rPr>
        <w:t xml:space="preserve"> (по видам)</w:t>
      </w:r>
    </w:p>
    <w:p w:rsidR="00E521AA" w:rsidRPr="00773DBC" w:rsidRDefault="00E521AA" w:rsidP="00E521AA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360804" w:rsidRDefault="00360804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60804" w:rsidRDefault="00360804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60804" w:rsidRDefault="00360804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60804" w:rsidRDefault="00360804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60804" w:rsidRDefault="00360804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60804" w:rsidRDefault="00360804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60804" w:rsidRDefault="00360804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60804" w:rsidRDefault="00360804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60804" w:rsidRDefault="00360804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360804" w:rsidRDefault="00360804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Pr="00773DBC">
        <w:rPr>
          <w:rStyle w:val="FontStyle53"/>
          <w:b w:val="0"/>
          <w:sz w:val="28"/>
          <w:szCs w:val="28"/>
        </w:rPr>
        <w:t>ос. Электроизолятор</w:t>
      </w:r>
      <w:r w:rsidR="005E0C62">
        <w:rPr>
          <w:rStyle w:val="FontStyle53"/>
          <w:b w:val="0"/>
          <w:sz w:val="28"/>
          <w:szCs w:val="28"/>
        </w:rPr>
        <w:t>,</w:t>
      </w:r>
    </w:p>
    <w:p w:rsidR="00E521AA" w:rsidRDefault="00F63870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20</w:t>
      </w:r>
      <w:r w:rsidR="00236D93">
        <w:rPr>
          <w:rStyle w:val="FontStyle53"/>
          <w:b w:val="0"/>
          <w:sz w:val="28"/>
          <w:szCs w:val="28"/>
        </w:rPr>
        <w:t>2</w:t>
      </w:r>
      <w:r w:rsidR="00191225">
        <w:rPr>
          <w:rStyle w:val="FontStyle53"/>
          <w:b w:val="0"/>
          <w:sz w:val="28"/>
          <w:szCs w:val="28"/>
        </w:rPr>
        <w:t>3</w:t>
      </w:r>
      <w:r w:rsidR="00E521AA" w:rsidRPr="00773DBC">
        <w:rPr>
          <w:rStyle w:val="FontStyle53"/>
          <w:b w:val="0"/>
          <w:sz w:val="28"/>
          <w:szCs w:val="28"/>
        </w:rPr>
        <w:t xml:space="preserve"> г.</w:t>
      </w:r>
    </w:p>
    <w:p w:rsidR="000F3BD5" w:rsidRDefault="000F3BD5" w:rsidP="000F3BD5">
      <w:pPr>
        <w:jc w:val="center"/>
      </w:pPr>
    </w:p>
    <w:p w:rsidR="00450BB4" w:rsidRDefault="00450BB4" w:rsidP="00450BB4">
      <w:pPr>
        <w:pStyle w:val="ConsPlusTitle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Рабочая 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рограмма разработана в соответствии с ФГОС СПО по специальности 54.02.02 Декоративно-прикладное искусство и народные промыслы (по видам) 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27.10.2014 г. N 1389)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</w:p>
    <w:p w:rsidR="00450BB4" w:rsidRDefault="00450BB4" w:rsidP="00450B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:rsidR="00191225" w:rsidRDefault="00191225" w:rsidP="00191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191225" w:rsidRDefault="00191225" w:rsidP="00191225">
      <w:pPr>
        <w:pStyle w:val="af7"/>
        <w:ind w:left="0"/>
        <w:jc w:val="both"/>
      </w:pPr>
      <w:r>
        <w:t xml:space="preserve">Протокол № </w:t>
      </w:r>
      <w:r>
        <w:rPr>
          <w:u w:val="single"/>
        </w:rPr>
        <w:t>1</w:t>
      </w:r>
      <w:r>
        <w:t xml:space="preserve"> от «</w:t>
      </w:r>
      <w:r>
        <w:rPr>
          <w:u w:val="single"/>
        </w:rPr>
        <w:t>31</w:t>
      </w:r>
      <w:r>
        <w:t xml:space="preserve">» </w:t>
      </w:r>
      <w:r>
        <w:rPr>
          <w:u w:val="single"/>
        </w:rPr>
        <w:t>августа</w:t>
      </w:r>
      <w:r>
        <w:t xml:space="preserve"> </w:t>
      </w:r>
      <w:r>
        <w:rPr>
          <w:u w:val="single"/>
        </w:rPr>
        <w:t>2023</w:t>
      </w:r>
      <w:r>
        <w:t xml:space="preserve"> г.</w:t>
      </w:r>
    </w:p>
    <w:p w:rsidR="00191225" w:rsidRDefault="00191225" w:rsidP="00191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Председатель цикловой комиссии ________________И. В. </w:t>
      </w:r>
      <w:proofErr w:type="spellStart"/>
      <w:r>
        <w:t>Сивова</w:t>
      </w:r>
      <w:proofErr w:type="spellEnd"/>
    </w:p>
    <w:p w:rsidR="00CF448D" w:rsidRPr="00450BB4" w:rsidRDefault="00450BB4" w:rsidP="00450BB4">
      <w:pPr>
        <w:spacing w:after="200" w:line="276" w:lineRule="auto"/>
        <w:rPr>
          <w:color w:val="000000"/>
          <w:lang w:eastAsia="en-US"/>
        </w:rPr>
      </w:pPr>
      <w:bookmarkStart w:id="11" w:name="_GoBack"/>
      <w:bookmarkEnd w:id="11"/>
      <w:r>
        <w:rPr>
          <w:color w:val="000000"/>
        </w:rPr>
        <w:br w:type="page"/>
      </w:r>
    </w:p>
    <w:tbl>
      <w:tblPr>
        <w:tblW w:w="8285" w:type="dxa"/>
        <w:tblInd w:w="250" w:type="dxa"/>
        <w:tblLook w:val="04A0" w:firstRow="1" w:lastRow="0" w:firstColumn="1" w:lastColumn="0" w:noHBand="0" w:noVBand="1"/>
      </w:tblPr>
      <w:tblGrid>
        <w:gridCol w:w="7719"/>
        <w:gridCol w:w="566"/>
      </w:tblGrid>
      <w:tr w:rsidR="005B7B90" w:rsidRPr="007B7CE0" w:rsidTr="00404894">
        <w:trPr>
          <w:trHeight w:val="19"/>
        </w:trPr>
        <w:tc>
          <w:tcPr>
            <w:tcW w:w="7719" w:type="dxa"/>
            <w:shd w:val="clear" w:color="auto" w:fill="auto"/>
          </w:tcPr>
          <w:p w:rsidR="005B7B90" w:rsidRPr="007B7CE0" w:rsidRDefault="005B7B90" w:rsidP="009C7176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7B7CE0">
              <w:rPr>
                <w:rStyle w:val="FontStyle24"/>
              </w:rPr>
              <w:lastRenderedPageBreak/>
              <w:br w:type="page"/>
            </w:r>
            <w:r w:rsidRPr="007B7CE0">
              <w:rPr>
                <w:b/>
              </w:rPr>
              <w:t>Содержание</w:t>
            </w:r>
          </w:p>
          <w:p w:rsidR="005B7B90" w:rsidRPr="007B7CE0" w:rsidRDefault="005B7B90" w:rsidP="009C7176">
            <w:pPr>
              <w:suppressAutoHyphens/>
              <w:ind w:firstLine="709"/>
              <w:jc w:val="center"/>
              <w:rPr>
                <w:b/>
              </w:rPr>
            </w:pPr>
          </w:p>
          <w:p w:rsidR="005B7B90" w:rsidRPr="007B7CE0" w:rsidRDefault="005B7B90" w:rsidP="009C7176">
            <w:pPr>
              <w:suppressAutoHyphens/>
              <w:ind w:firstLine="709"/>
            </w:pPr>
          </w:p>
          <w:p w:rsidR="005B7B90" w:rsidRPr="007B7CE0" w:rsidRDefault="00404894" w:rsidP="002C0CE8">
            <w:pPr>
              <w:numPr>
                <w:ilvl w:val="0"/>
                <w:numId w:val="5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1. Паспорт рабочей программы преддипломной </w:t>
            </w:r>
            <w:r w:rsidR="005B7B90" w:rsidRPr="007B7CE0">
              <w:t xml:space="preserve">практики </w:t>
            </w:r>
          </w:p>
          <w:p w:rsidR="005B7B90" w:rsidRPr="007B7CE0" w:rsidRDefault="005B7B90" w:rsidP="002C0CE8">
            <w:pPr>
              <w:numPr>
                <w:ilvl w:val="0"/>
                <w:numId w:val="5"/>
              </w:numPr>
              <w:tabs>
                <w:tab w:val="num" w:pos="0"/>
              </w:tabs>
              <w:suppressAutoHyphens/>
              <w:ind w:left="0" w:hanging="284"/>
            </w:pPr>
            <w:r w:rsidRPr="007B7CE0">
              <w:t xml:space="preserve">2. Структура и содержание </w:t>
            </w:r>
            <w:r w:rsidR="00404894">
              <w:t>преддипломной</w:t>
            </w:r>
            <w:r w:rsidRPr="007B7CE0">
              <w:t xml:space="preserve"> практики</w:t>
            </w:r>
          </w:p>
          <w:p w:rsidR="005B7B90" w:rsidRPr="007B7CE0" w:rsidRDefault="005B7B90" w:rsidP="009C7176">
            <w:pPr>
              <w:tabs>
                <w:tab w:val="num" w:pos="993"/>
              </w:tabs>
              <w:suppressAutoHyphens/>
            </w:pPr>
            <w:r w:rsidRPr="007B7CE0">
              <w:t xml:space="preserve">     2.1. Объем </w:t>
            </w:r>
            <w:r w:rsidR="00404894">
              <w:t xml:space="preserve">преддипломной </w:t>
            </w:r>
            <w:r w:rsidRPr="007B7CE0">
              <w:t>практики</w:t>
            </w:r>
          </w:p>
          <w:p w:rsidR="005B7B90" w:rsidRPr="007B7CE0" w:rsidRDefault="005B7B90" w:rsidP="009C7176">
            <w:pPr>
              <w:tabs>
                <w:tab w:val="num" w:pos="993"/>
              </w:tabs>
              <w:suppressAutoHyphens/>
            </w:pPr>
            <w:r w:rsidRPr="007B7CE0">
              <w:t xml:space="preserve">      2.2. Тематический план и содержание </w:t>
            </w:r>
            <w:r w:rsidR="00404894">
              <w:t xml:space="preserve">преддипломной </w:t>
            </w:r>
            <w:r w:rsidRPr="007B7CE0">
              <w:t>й практики</w:t>
            </w:r>
          </w:p>
          <w:p w:rsidR="005B7B90" w:rsidRPr="007B7CE0" w:rsidRDefault="005B7B90" w:rsidP="002C0CE8">
            <w:pPr>
              <w:numPr>
                <w:ilvl w:val="0"/>
                <w:numId w:val="5"/>
              </w:numPr>
              <w:tabs>
                <w:tab w:val="num" w:pos="0"/>
              </w:tabs>
              <w:suppressAutoHyphens/>
              <w:ind w:left="0" w:hanging="284"/>
            </w:pPr>
            <w:r w:rsidRPr="007B7CE0">
              <w:t xml:space="preserve">3. Условия реализации рабочей программы </w:t>
            </w:r>
            <w:r w:rsidR="00404894">
              <w:t xml:space="preserve">преддипломной </w:t>
            </w:r>
            <w:r w:rsidRPr="007B7CE0">
              <w:t>практики</w:t>
            </w:r>
          </w:p>
          <w:p w:rsidR="005B7B90" w:rsidRPr="007B7CE0" w:rsidRDefault="005B7B90" w:rsidP="002C0CE8">
            <w:pPr>
              <w:numPr>
                <w:ilvl w:val="0"/>
                <w:numId w:val="5"/>
              </w:numPr>
              <w:tabs>
                <w:tab w:val="num" w:pos="0"/>
              </w:tabs>
              <w:suppressAutoHyphens/>
              <w:ind w:left="0" w:hanging="284"/>
            </w:pPr>
            <w:r w:rsidRPr="007B7CE0">
              <w:t>4. Контроль и оценка результатов</w:t>
            </w:r>
            <w:r w:rsidR="00404894">
              <w:t xml:space="preserve"> преддипломной </w:t>
            </w:r>
            <w:r w:rsidRPr="007B7CE0">
              <w:t>практики</w:t>
            </w:r>
          </w:p>
          <w:p w:rsidR="005B7B90" w:rsidRPr="007B7CE0" w:rsidRDefault="005B7B90" w:rsidP="009C7176"/>
        </w:tc>
        <w:tc>
          <w:tcPr>
            <w:tcW w:w="566" w:type="dxa"/>
            <w:shd w:val="clear" w:color="auto" w:fill="auto"/>
          </w:tcPr>
          <w:p w:rsidR="005B7B90" w:rsidRPr="007B7CE0" w:rsidRDefault="005B7B90" w:rsidP="009C71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5B7B90" w:rsidRPr="007B7CE0" w:rsidRDefault="005B7B90" w:rsidP="009C71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5B7B90" w:rsidRPr="007B7CE0" w:rsidRDefault="005B7B90" w:rsidP="009C71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5B7B90" w:rsidRPr="007B7CE0" w:rsidRDefault="005B7B90" w:rsidP="009C71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7B7CE0">
              <w:t>4</w:t>
            </w:r>
          </w:p>
          <w:p w:rsidR="005B7B90" w:rsidRPr="007B7CE0" w:rsidRDefault="00404894" w:rsidP="009C71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5B7B90" w:rsidRPr="007B7CE0" w:rsidRDefault="00404894" w:rsidP="009C71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5B7B90" w:rsidRPr="007B7CE0" w:rsidRDefault="00404894" w:rsidP="009C71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5B7B90" w:rsidRPr="007B7CE0" w:rsidRDefault="00404894" w:rsidP="009C71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9</w:t>
            </w:r>
          </w:p>
          <w:p w:rsidR="005B7B90" w:rsidRPr="007B7CE0" w:rsidRDefault="00404894" w:rsidP="009C71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11</w:t>
            </w:r>
          </w:p>
        </w:tc>
      </w:tr>
    </w:tbl>
    <w:p w:rsidR="00CF448D" w:rsidRPr="00CF448D" w:rsidRDefault="00CF448D" w:rsidP="005B7B90">
      <w:pPr>
        <w:widowControl w:val="0"/>
        <w:shd w:val="clear" w:color="auto" w:fill="FFFFFF"/>
        <w:suppressAutoHyphens/>
        <w:jc w:val="both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5327D" w:rsidRDefault="00FF6AC7" w:rsidP="002C0CE8">
      <w:pPr>
        <w:pStyle w:val="1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A20A8B">
        <w:rPr>
          <w:bCs/>
          <w:i/>
        </w:rPr>
        <w:br w:type="page"/>
      </w:r>
      <w:r w:rsidR="00236D93" w:rsidRPr="00640A25">
        <w:rPr>
          <w:b/>
          <w:caps/>
        </w:rPr>
        <w:lastRenderedPageBreak/>
        <w:t>ОБЩАЯ ХАРАКТЕРИСТИКА</w:t>
      </w:r>
      <w:r w:rsidRPr="005B7B90">
        <w:rPr>
          <w:b/>
          <w:caps/>
        </w:rPr>
        <w:t xml:space="preserve"> ПРОГРАММЫ </w:t>
      </w:r>
      <w:r w:rsidR="003674EF" w:rsidRPr="005B7B90">
        <w:rPr>
          <w:b/>
          <w:caps/>
        </w:rPr>
        <w:t>преддипломной практики</w:t>
      </w:r>
    </w:p>
    <w:p w:rsidR="005B7B90" w:rsidRPr="005B7B90" w:rsidRDefault="005B7B90" w:rsidP="005B7B90">
      <w:pPr>
        <w:pStyle w:val="af7"/>
        <w:ind w:left="1069"/>
      </w:pPr>
    </w:p>
    <w:p w:rsidR="00FF6AC7" w:rsidRPr="005B7B90" w:rsidRDefault="006F30E3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5B7B90">
        <w:rPr>
          <w:b/>
        </w:rPr>
        <w:t>1.</w:t>
      </w:r>
      <w:r w:rsidR="00FF6AC7" w:rsidRPr="005B7B90">
        <w:rPr>
          <w:b/>
        </w:rPr>
        <w:t>1. Область применения программы</w:t>
      </w:r>
      <w:r w:rsidR="008620B1" w:rsidRPr="005B7B90">
        <w:rPr>
          <w:b/>
        </w:rPr>
        <w:t xml:space="preserve"> производственной</w:t>
      </w:r>
      <w:r w:rsidR="005B7B90">
        <w:rPr>
          <w:b/>
        </w:rPr>
        <w:t xml:space="preserve"> </w:t>
      </w:r>
      <w:r w:rsidR="008620B1" w:rsidRPr="005B7B90">
        <w:rPr>
          <w:b/>
        </w:rPr>
        <w:t>(преддипломной) практики.</w:t>
      </w:r>
    </w:p>
    <w:p w:rsidR="00F63870" w:rsidRPr="005B7B90" w:rsidRDefault="003674EF" w:rsidP="005B7B90">
      <w:pPr>
        <w:tabs>
          <w:tab w:val="left" w:pos="851"/>
          <w:tab w:val="left" w:pos="3855"/>
        </w:tabs>
        <w:ind w:firstLine="709"/>
        <w:jc w:val="both"/>
        <w:rPr>
          <w:rFonts w:eastAsia="Calibri"/>
        </w:rPr>
      </w:pPr>
      <w:r w:rsidRPr="005B7B90">
        <w:t>Преддипломной практика</w:t>
      </w:r>
      <w:r w:rsidR="001A2346" w:rsidRPr="005B7B90">
        <w:t xml:space="preserve"> является частью </w:t>
      </w:r>
      <w:r w:rsidRPr="005B7B90">
        <w:t>производственной практики и предусматривается программой подготовки специалистов среднего звена, программа производственной (преддипломной) практики</w:t>
      </w:r>
      <w:r w:rsidR="001A2346" w:rsidRPr="005B7B90">
        <w:t xml:space="preserve"> </w:t>
      </w:r>
      <w:r w:rsidRPr="005B7B90">
        <w:t>разработана в</w:t>
      </w:r>
      <w:r w:rsidR="00A5327D" w:rsidRPr="005B7B90">
        <w:t xml:space="preserve"> соответствии с ФГОС по специальности </w:t>
      </w:r>
      <w:r w:rsidR="00360804" w:rsidRPr="005B7B90">
        <w:rPr>
          <w:color w:val="000000" w:themeColor="text1"/>
        </w:rPr>
        <w:t>54.02.02.</w:t>
      </w:r>
      <w:r w:rsidR="00F63870" w:rsidRPr="005B7B90">
        <w:rPr>
          <w:color w:val="000000" w:themeColor="text1"/>
        </w:rPr>
        <w:t xml:space="preserve"> Декоративно-прикладное искусство и народные промыслы (по видам).</w:t>
      </w:r>
    </w:p>
    <w:p w:rsidR="00405F60" w:rsidRPr="005B7B90" w:rsidRDefault="00A5327D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ab/>
      </w:r>
    </w:p>
    <w:p w:rsidR="00DF4E91" w:rsidRPr="005B7B90" w:rsidRDefault="006F30E3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5B7B90">
        <w:rPr>
          <w:b/>
        </w:rPr>
        <w:t>1.</w:t>
      </w:r>
      <w:r w:rsidR="00FF6AC7" w:rsidRPr="005B7B90">
        <w:rPr>
          <w:b/>
        </w:rPr>
        <w:t xml:space="preserve">2. Место дисциплины в структуре </w:t>
      </w:r>
      <w:r w:rsidR="000D5CDF" w:rsidRPr="005B7B90">
        <w:rPr>
          <w:b/>
        </w:rPr>
        <w:t xml:space="preserve">основной </w:t>
      </w:r>
      <w:r w:rsidR="00FF6AC7" w:rsidRPr="005B7B90">
        <w:rPr>
          <w:b/>
        </w:rPr>
        <w:t>профессионал</w:t>
      </w:r>
      <w:r w:rsidR="002830A1" w:rsidRPr="005B7B90">
        <w:rPr>
          <w:b/>
        </w:rPr>
        <w:t>ьной образовательной программы:</w:t>
      </w:r>
    </w:p>
    <w:p w:rsidR="00990B28" w:rsidRPr="005B7B90" w:rsidRDefault="00990B28" w:rsidP="005B7B90">
      <w:pPr>
        <w:tabs>
          <w:tab w:val="left" w:pos="6521"/>
        </w:tabs>
        <w:ind w:firstLine="709"/>
        <w:jc w:val="both"/>
      </w:pPr>
      <w:r w:rsidRPr="005B7B90">
        <w:t>Программа</w:t>
      </w:r>
      <w:r w:rsidR="00986A0E" w:rsidRPr="005B7B90">
        <w:t xml:space="preserve"> </w:t>
      </w:r>
      <w:r w:rsidRPr="005B7B90">
        <w:t xml:space="preserve">производственной </w:t>
      </w:r>
      <w:r w:rsidR="00986A0E" w:rsidRPr="005B7B90">
        <w:t>п</w:t>
      </w:r>
      <w:r w:rsidRPr="005B7B90">
        <w:t xml:space="preserve">рактики (преддипломной) является частью программы подготовки специалистов среднего звена по </w:t>
      </w:r>
      <w:proofErr w:type="gramStart"/>
      <w:r w:rsidRPr="005B7B90">
        <w:t xml:space="preserve">специальности  </w:t>
      </w:r>
      <w:r w:rsidR="00360804" w:rsidRPr="005B7B90">
        <w:t>54.02.02</w:t>
      </w:r>
      <w:proofErr w:type="gramEnd"/>
      <w:r w:rsidRPr="005B7B90">
        <w:t xml:space="preserve"> Декоративно-прикладное искусство и народные промыслы (по видам) в части освоения основных видов профессиональной деятельности. Производственная практика (преддипломная) проводится непрерывно после освоения учебной практики и практики по профилю специальности и реализуется в 8 семестре в количестве 4 недель (144 часа).</w:t>
      </w:r>
    </w:p>
    <w:p w:rsidR="00404595" w:rsidRPr="005B7B90" w:rsidRDefault="00404595" w:rsidP="005B7B90">
      <w:pPr>
        <w:ind w:firstLine="709"/>
        <w:jc w:val="both"/>
      </w:pPr>
    </w:p>
    <w:p w:rsidR="001D0E7B" w:rsidRPr="005B7B90" w:rsidRDefault="00B06A4C" w:rsidP="002C0CE8">
      <w:pPr>
        <w:pStyle w:val="af7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</w:rPr>
      </w:pPr>
      <w:r w:rsidRPr="005B7B90">
        <w:rPr>
          <w:b/>
        </w:rPr>
        <w:t xml:space="preserve">Цели и задачи </w:t>
      </w:r>
      <w:r w:rsidR="00B104F0" w:rsidRPr="005B7B90">
        <w:rPr>
          <w:b/>
        </w:rPr>
        <w:t>практики</w:t>
      </w:r>
      <w:r w:rsidR="002830A1" w:rsidRPr="005B7B90">
        <w:rPr>
          <w:b/>
        </w:rPr>
        <w:t>–</w:t>
      </w:r>
      <w:r w:rsidRPr="005B7B90">
        <w:rPr>
          <w:b/>
        </w:rPr>
        <w:t xml:space="preserve"> тр</w:t>
      </w:r>
      <w:r w:rsidR="00B104F0" w:rsidRPr="005B7B90">
        <w:rPr>
          <w:b/>
        </w:rPr>
        <w:t>ебования к результатам освоения</w:t>
      </w:r>
      <w:r w:rsidR="00FF6AC7" w:rsidRPr="005B7B90">
        <w:rPr>
          <w:b/>
        </w:rPr>
        <w:t>:</w:t>
      </w:r>
    </w:p>
    <w:p w:rsidR="00990B28" w:rsidRPr="005B7B90" w:rsidRDefault="00B27F0D" w:rsidP="005B7B90">
      <w:pPr>
        <w:pStyle w:val="a9"/>
        <w:spacing w:after="0"/>
        <w:ind w:firstLine="709"/>
        <w:jc w:val="both"/>
      </w:pPr>
      <w:r w:rsidRPr="005B7B90">
        <w:t xml:space="preserve"> </w:t>
      </w:r>
      <w:r w:rsidR="00990B28" w:rsidRPr="005B7B90">
        <w:t>Ц</w:t>
      </w:r>
      <w:r w:rsidR="00990B28" w:rsidRPr="005B7B90">
        <w:rPr>
          <w:spacing w:val="-2"/>
        </w:rPr>
        <w:t>е</w:t>
      </w:r>
      <w:r w:rsidR="00990B28" w:rsidRPr="005B7B90">
        <w:t>лью</w:t>
      </w:r>
      <w:r w:rsidR="00990B28" w:rsidRPr="005B7B90">
        <w:rPr>
          <w:spacing w:val="2"/>
        </w:rPr>
        <w:t xml:space="preserve"> </w:t>
      </w:r>
      <w:r w:rsidR="00990B28" w:rsidRPr="005B7B90">
        <w:t>и</w:t>
      </w:r>
      <w:r w:rsidR="00990B28" w:rsidRPr="005B7B90">
        <w:rPr>
          <w:spacing w:val="3"/>
        </w:rPr>
        <w:t xml:space="preserve"> </w:t>
      </w:r>
      <w:r w:rsidR="00990B28" w:rsidRPr="005B7B90">
        <w:t>з</w:t>
      </w:r>
      <w:r w:rsidR="00990B28" w:rsidRPr="005B7B90">
        <w:rPr>
          <w:spacing w:val="-1"/>
        </w:rPr>
        <w:t>а</w:t>
      </w:r>
      <w:r w:rsidR="00990B28" w:rsidRPr="005B7B90">
        <w:t>д</w:t>
      </w:r>
      <w:r w:rsidR="00990B28" w:rsidRPr="005B7B90">
        <w:rPr>
          <w:spacing w:val="-1"/>
        </w:rPr>
        <w:t>ачам</w:t>
      </w:r>
      <w:r w:rsidR="00990B28" w:rsidRPr="005B7B90">
        <w:t>и</w:t>
      </w:r>
      <w:r w:rsidR="00990B28" w:rsidRPr="005B7B90">
        <w:rPr>
          <w:spacing w:val="3"/>
        </w:rPr>
        <w:t xml:space="preserve"> </w:t>
      </w:r>
      <w:r w:rsidR="00990B28" w:rsidRPr="005B7B90">
        <w:t>производ</w:t>
      </w:r>
      <w:r w:rsidR="00990B28" w:rsidRPr="005B7B90">
        <w:rPr>
          <w:spacing w:val="-2"/>
        </w:rPr>
        <w:t>с</w:t>
      </w:r>
      <w:r w:rsidR="00990B28" w:rsidRPr="005B7B90">
        <w:t>тв</w:t>
      </w:r>
      <w:r w:rsidR="00990B28" w:rsidRPr="005B7B90">
        <w:rPr>
          <w:spacing w:val="-2"/>
        </w:rPr>
        <w:t>е</w:t>
      </w:r>
      <w:r w:rsidR="00990B28" w:rsidRPr="005B7B90">
        <w:t xml:space="preserve">нной </w:t>
      </w:r>
      <w:r w:rsidR="00990B28" w:rsidRPr="005B7B90">
        <w:rPr>
          <w:spacing w:val="5"/>
        </w:rPr>
        <w:t xml:space="preserve"> </w:t>
      </w:r>
      <w:r w:rsidR="00990B28" w:rsidRPr="005B7B90">
        <w:t>пр</w:t>
      </w:r>
      <w:r w:rsidR="00990B28" w:rsidRPr="005B7B90">
        <w:rPr>
          <w:spacing w:val="-1"/>
        </w:rPr>
        <w:t>а</w:t>
      </w:r>
      <w:r w:rsidR="00990B28" w:rsidRPr="005B7B90">
        <w:t>к</w:t>
      </w:r>
      <w:r w:rsidR="00990B28" w:rsidRPr="005B7B90">
        <w:rPr>
          <w:spacing w:val="-2"/>
        </w:rPr>
        <w:t>т</w:t>
      </w:r>
      <w:r w:rsidR="00990B28" w:rsidRPr="005B7B90">
        <w:t>и</w:t>
      </w:r>
      <w:r w:rsidR="00990B28" w:rsidRPr="005B7B90">
        <w:rPr>
          <w:spacing w:val="-2"/>
        </w:rPr>
        <w:t>к</w:t>
      </w:r>
      <w:r w:rsidR="00990B28" w:rsidRPr="005B7B90">
        <w:t>и</w:t>
      </w:r>
      <w:r w:rsidR="00990B28" w:rsidRPr="005B7B90">
        <w:rPr>
          <w:spacing w:val="3"/>
        </w:rPr>
        <w:t xml:space="preserve"> </w:t>
      </w:r>
      <w:r w:rsidR="00990B28" w:rsidRPr="005B7B90">
        <w:t>(преддипломн</w:t>
      </w:r>
      <w:r w:rsidR="00990B28" w:rsidRPr="005B7B90">
        <w:rPr>
          <w:spacing w:val="-3"/>
        </w:rPr>
        <w:t>о</w:t>
      </w:r>
      <w:r w:rsidR="00990B28" w:rsidRPr="005B7B90">
        <w:t>й)</w:t>
      </w:r>
      <w:r w:rsidR="00990B28" w:rsidRPr="005B7B90">
        <w:rPr>
          <w:spacing w:val="1"/>
        </w:rPr>
        <w:t xml:space="preserve"> </w:t>
      </w:r>
      <w:r w:rsidR="00990B28" w:rsidRPr="005B7B90">
        <w:t xml:space="preserve">по </w:t>
      </w:r>
      <w:r w:rsidR="00990B28" w:rsidRPr="005B7B90">
        <w:rPr>
          <w:spacing w:val="-1"/>
        </w:rPr>
        <w:t>с</w:t>
      </w:r>
      <w:r w:rsidR="00990B28" w:rsidRPr="005B7B90">
        <w:t>п</w:t>
      </w:r>
      <w:r w:rsidR="00990B28" w:rsidRPr="005B7B90">
        <w:rPr>
          <w:spacing w:val="-1"/>
        </w:rPr>
        <w:t>е</w:t>
      </w:r>
      <w:r w:rsidR="00990B28" w:rsidRPr="005B7B90">
        <w:t>ци</w:t>
      </w:r>
      <w:r w:rsidR="00990B28" w:rsidRPr="005B7B90">
        <w:rPr>
          <w:spacing w:val="-1"/>
        </w:rPr>
        <w:t>а</w:t>
      </w:r>
      <w:r w:rsidR="00990B28" w:rsidRPr="005B7B90">
        <w:t>льно</w:t>
      </w:r>
      <w:r w:rsidR="00990B28" w:rsidRPr="005B7B90">
        <w:rPr>
          <w:spacing w:val="-1"/>
        </w:rPr>
        <w:t>с</w:t>
      </w:r>
      <w:r w:rsidR="00990B28" w:rsidRPr="005B7B90">
        <w:rPr>
          <w:spacing w:val="-2"/>
        </w:rPr>
        <w:t>т</w:t>
      </w:r>
      <w:r w:rsidR="00990B28" w:rsidRPr="005B7B90">
        <w:t xml:space="preserve">и </w:t>
      </w:r>
      <w:r w:rsidR="00671DDF" w:rsidRPr="005B7B90">
        <w:t>54.02.02</w:t>
      </w:r>
      <w:r w:rsidR="00990B28" w:rsidRPr="005B7B90">
        <w:rPr>
          <w:spacing w:val="38"/>
        </w:rPr>
        <w:t xml:space="preserve"> </w:t>
      </w:r>
      <w:r w:rsidR="00990B28" w:rsidRPr="005B7B90">
        <w:t>Д</w:t>
      </w:r>
      <w:r w:rsidR="00990B28" w:rsidRPr="005B7B90">
        <w:rPr>
          <w:spacing w:val="-2"/>
        </w:rPr>
        <w:t>е</w:t>
      </w:r>
      <w:r w:rsidR="00990B28" w:rsidRPr="005B7B90">
        <w:t>кор</w:t>
      </w:r>
      <w:r w:rsidR="00990B28" w:rsidRPr="005B7B90">
        <w:rPr>
          <w:spacing w:val="-1"/>
        </w:rPr>
        <w:t>а</w:t>
      </w:r>
      <w:r w:rsidR="00990B28" w:rsidRPr="005B7B90">
        <w:t>тивн</w:t>
      </w:r>
      <w:r w:rsidR="00990B28" w:rsidRPr="005B7B90">
        <w:rPr>
          <w:spacing w:val="1"/>
        </w:rPr>
        <w:t>о</w:t>
      </w:r>
      <w:r w:rsidR="00990B28" w:rsidRPr="005B7B90">
        <w:rPr>
          <w:spacing w:val="-1"/>
        </w:rPr>
        <w:t>-</w:t>
      </w:r>
      <w:r w:rsidR="00990B28" w:rsidRPr="005B7B90">
        <w:t>прикл</w:t>
      </w:r>
      <w:r w:rsidR="00990B28" w:rsidRPr="005B7B90">
        <w:rPr>
          <w:spacing w:val="-1"/>
        </w:rPr>
        <w:t>а</w:t>
      </w:r>
      <w:r w:rsidR="00990B28" w:rsidRPr="005B7B90">
        <w:rPr>
          <w:spacing w:val="-3"/>
        </w:rPr>
        <w:t>д</w:t>
      </w:r>
      <w:r w:rsidR="00990B28" w:rsidRPr="005B7B90">
        <w:t>ное</w:t>
      </w:r>
      <w:r w:rsidR="00990B28" w:rsidRPr="005B7B90">
        <w:rPr>
          <w:spacing w:val="37"/>
        </w:rPr>
        <w:t xml:space="preserve"> </w:t>
      </w:r>
      <w:r w:rsidR="00990B28" w:rsidRPr="005B7B90">
        <w:t>и</w:t>
      </w:r>
      <w:r w:rsidR="00990B28" w:rsidRPr="005B7B90">
        <w:rPr>
          <w:spacing w:val="-1"/>
        </w:rPr>
        <w:t>с</w:t>
      </w:r>
      <w:r w:rsidR="00990B28" w:rsidRPr="005B7B90">
        <w:rPr>
          <w:spacing w:val="3"/>
        </w:rPr>
        <w:t>к</w:t>
      </w:r>
      <w:r w:rsidR="00990B28" w:rsidRPr="005B7B90">
        <w:rPr>
          <w:spacing w:val="-8"/>
        </w:rPr>
        <w:t>у</w:t>
      </w:r>
      <w:r w:rsidR="00990B28" w:rsidRPr="005B7B90">
        <w:rPr>
          <w:spacing w:val="1"/>
        </w:rPr>
        <w:t>с</w:t>
      </w:r>
      <w:r w:rsidR="00990B28" w:rsidRPr="005B7B90">
        <w:rPr>
          <w:spacing w:val="-1"/>
        </w:rPr>
        <w:t>с</w:t>
      </w:r>
      <w:r w:rsidR="00990B28" w:rsidRPr="005B7B90">
        <w:t>тво</w:t>
      </w:r>
      <w:r w:rsidR="00990B28" w:rsidRPr="005B7B90">
        <w:rPr>
          <w:spacing w:val="40"/>
        </w:rPr>
        <w:t xml:space="preserve"> </w:t>
      </w:r>
      <w:r w:rsidR="00990B28" w:rsidRPr="005B7B90">
        <w:t>и</w:t>
      </w:r>
      <w:r w:rsidR="00990B28" w:rsidRPr="005B7B90">
        <w:rPr>
          <w:spacing w:val="39"/>
        </w:rPr>
        <w:t xml:space="preserve"> </w:t>
      </w:r>
      <w:r w:rsidR="00990B28" w:rsidRPr="005B7B90">
        <w:t>н</w:t>
      </w:r>
      <w:r w:rsidR="00990B28" w:rsidRPr="005B7B90">
        <w:rPr>
          <w:spacing w:val="-1"/>
        </w:rPr>
        <w:t>а</w:t>
      </w:r>
      <w:r w:rsidR="00990B28" w:rsidRPr="005B7B90">
        <w:t>род</w:t>
      </w:r>
      <w:r w:rsidR="00990B28" w:rsidRPr="005B7B90">
        <w:rPr>
          <w:spacing w:val="1"/>
        </w:rPr>
        <w:t>н</w:t>
      </w:r>
      <w:r w:rsidR="00990B28" w:rsidRPr="005B7B90">
        <w:t>ые</w:t>
      </w:r>
      <w:r w:rsidR="00990B28" w:rsidRPr="005B7B90">
        <w:rPr>
          <w:spacing w:val="36"/>
        </w:rPr>
        <w:t xml:space="preserve"> </w:t>
      </w:r>
      <w:r w:rsidR="00990B28" w:rsidRPr="005B7B90">
        <w:t>про</w:t>
      </w:r>
      <w:r w:rsidR="00990B28" w:rsidRPr="005B7B90">
        <w:rPr>
          <w:spacing w:val="-1"/>
        </w:rPr>
        <w:t>м</w:t>
      </w:r>
      <w:r w:rsidR="00990B28" w:rsidRPr="005B7B90">
        <w:t>ы</w:t>
      </w:r>
      <w:r w:rsidR="00990B28" w:rsidRPr="005B7B90">
        <w:rPr>
          <w:spacing w:val="-2"/>
        </w:rPr>
        <w:t>с</w:t>
      </w:r>
      <w:r w:rsidR="00990B28" w:rsidRPr="005B7B90">
        <w:t>лы</w:t>
      </w:r>
      <w:r w:rsidR="00990B28" w:rsidRPr="005B7B90">
        <w:rPr>
          <w:spacing w:val="37"/>
        </w:rPr>
        <w:t xml:space="preserve"> </w:t>
      </w:r>
      <w:r w:rsidR="00990B28" w:rsidRPr="005B7B90">
        <w:t>(по</w:t>
      </w:r>
      <w:r w:rsidR="00990B28" w:rsidRPr="005B7B90">
        <w:rPr>
          <w:spacing w:val="38"/>
        </w:rPr>
        <w:t xml:space="preserve"> </w:t>
      </w:r>
      <w:r w:rsidR="00990B28" w:rsidRPr="005B7B90">
        <w:t>вид</w:t>
      </w:r>
      <w:r w:rsidR="00990B28" w:rsidRPr="005B7B90">
        <w:rPr>
          <w:spacing w:val="-1"/>
        </w:rPr>
        <w:t>ам</w:t>
      </w:r>
      <w:r w:rsidR="00990B28" w:rsidRPr="005B7B90">
        <w:t>)</w:t>
      </w:r>
      <w:r w:rsidR="00990B28" w:rsidRPr="005B7B90">
        <w:rPr>
          <w:spacing w:val="43"/>
        </w:rPr>
        <w:t xml:space="preserve"> </w:t>
      </w:r>
      <w:r w:rsidR="00990B28" w:rsidRPr="005B7B90">
        <w:t>явля</w:t>
      </w:r>
      <w:r w:rsidR="00990B28" w:rsidRPr="005B7B90">
        <w:rPr>
          <w:spacing w:val="-2"/>
        </w:rPr>
        <w:t>е</w:t>
      </w:r>
      <w:r w:rsidR="00990B28" w:rsidRPr="005B7B90">
        <w:t>т</w:t>
      </w:r>
      <w:r w:rsidR="00990B28" w:rsidRPr="005B7B90">
        <w:rPr>
          <w:spacing w:val="-1"/>
        </w:rPr>
        <w:t>с</w:t>
      </w:r>
      <w:r w:rsidR="00990B28" w:rsidRPr="005B7B90">
        <w:t xml:space="preserve">я </w:t>
      </w:r>
      <w:r w:rsidR="00990B28" w:rsidRPr="005B7B90">
        <w:rPr>
          <w:spacing w:val="-1"/>
        </w:rPr>
        <w:t>с</w:t>
      </w:r>
      <w:r w:rsidR="00990B28" w:rsidRPr="005B7B90">
        <w:t>и</w:t>
      </w:r>
      <w:r w:rsidR="00990B28" w:rsidRPr="005B7B90">
        <w:rPr>
          <w:spacing w:val="-1"/>
        </w:rPr>
        <w:t>с</w:t>
      </w:r>
      <w:r w:rsidR="00990B28" w:rsidRPr="005B7B90">
        <w:t>т</w:t>
      </w:r>
      <w:r w:rsidR="00990B28" w:rsidRPr="005B7B90">
        <w:rPr>
          <w:spacing w:val="-1"/>
        </w:rPr>
        <w:t>ема</w:t>
      </w:r>
      <w:r w:rsidR="00990B28" w:rsidRPr="005B7B90">
        <w:t>тиз</w:t>
      </w:r>
      <w:r w:rsidR="00990B28" w:rsidRPr="005B7B90">
        <w:rPr>
          <w:spacing w:val="-1"/>
        </w:rPr>
        <w:t>а</w:t>
      </w:r>
      <w:r w:rsidR="00990B28" w:rsidRPr="005B7B90">
        <w:t>ция,</w:t>
      </w:r>
      <w:r w:rsidR="00990B28" w:rsidRPr="005B7B90">
        <w:rPr>
          <w:spacing w:val="33"/>
        </w:rPr>
        <w:t xml:space="preserve"> </w:t>
      </w:r>
      <w:r w:rsidR="00990B28" w:rsidRPr="005B7B90">
        <w:t>обоб</w:t>
      </w:r>
      <w:r w:rsidR="00990B28" w:rsidRPr="005B7B90">
        <w:rPr>
          <w:spacing w:val="-2"/>
        </w:rPr>
        <w:t>щ</w:t>
      </w:r>
      <w:r w:rsidR="00990B28" w:rsidRPr="005B7B90">
        <w:rPr>
          <w:spacing w:val="-1"/>
        </w:rPr>
        <w:t>е</w:t>
      </w:r>
      <w:r w:rsidR="00990B28" w:rsidRPr="005B7B90">
        <w:t>ни</w:t>
      </w:r>
      <w:r w:rsidR="00990B28" w:rsidRPr="005B7B90">
        <w:rPr>
          <w:spacing w:val="-1"/>
        </w:rPr>
        <w:t>е</w:t>
      </w:r>
      <w:r w:rsidR="00990B28" w:rsidRPr="005B7B90">
        <w:t>,</w:t>
      </w:r>
      <w:r w:rsidR="00990B28" w:rsidRPr="005B7B90">
        <w:rPr>
          <w:spacing w:val="33"/>
        </w:rPr>
        <w:t xml:space="preserve"> </w:t>
      </w:r>
      <w:r w:rsidR="00990B28" w:rsidRPr="005B7B90">
        <w:t>з</w:t>
      </w:r>
      <w:r w:rsidR="00990B28" w:rsidRPr="005B7B90">
        <w:rPr>
          <w:spacing w:val="-1"/>
        </w:rPr>
        <w:t>а</w:t>
      </w:r>
      <w:r w:rsidR="00990B28" w:rsidRPr="005B7B90">
        <w:t>кр</w:t>
      </w:r>
      <w:r w:rsidR="00990B28" w:rsidRPr="005B7B90">
        <w:rPr>
          <w:spacing w:val="-1"/>
        </w:rPr>
        <w:t>е</w:t>
      </w:r>
      <w:r w:rsidR="00990B28" w:rsidRPr="005B7B90">
        <w:t>пл</w:t>
      </w:r>
      <w:r w:rsidR="00990B28" w:rsidRPr="005B7B90">
        <w:rPr>
          <w:spacing w:val="-1"/>
        </w:rPr>
        <w:t>е</w:t>
      </w:r>
      <w:r w:rsidR="00990B28" w:rsidRPr="005B7B90">
        <w:t>ние</w:t>
      </w:r>
      <w:r w:rsidR="00990B28" w:rsidRPr="005B7B90">
        <w:rPr>
          <w:spacing w:val="32"/>
        </w:rPr>
        <w:t xml:space="preserve"> </w:t>
      </w:r>
      <w:r w:rsidR="00990B28" w:rsidRPr="005B7B90">
        <w:t>и</w:t>
      </w:r>
      <w:r w:rsidR="00990B28" w:rsidRPr="005B7B90">
        <w:rPr>
          <w:spacing w:val="36"/>
        </w:rPr>
        <w:t xml:space="preserve"> </w:t>
      </w:r>
      <w:r w:rsidR="00990B28" w:rsidRPr="005B7B90">
        <w:rPr>
          <w:spacing w:val="-5"/>
        </w:rPr>
        <w:t>у</w:t>
      </w:r>
      <w:r w:rsidR="00990B28" w:rsidRPr="005B7B90">
        <w:rPr>
          <w:spacing w:val="2"/>
        </w:rPr>
        <w:t>гл</w:t>
      </w:r>
      <w:r w:rsidR="00990B28" w:rsidRPr="005B7B90">
        <w:rPr>
          <w:spacing w:val="-5"/>
        </w:rPr>
        <w:t>у</w:t>
      </w:r>
      <w:r w:rsidR="00990B28" w:rsidRPr="005B7B90">
        <w:t>бление</w:t>
      </w:r>
      <w:r w:rsidR="00990B28" w:rsidRPr="005B7B90">
        <w:rPr>
          <w:spacing w:val="32"/>
        </w:rPr>
        <w:t xml:space="preserve"> </w:t>
      </w:r>
      <w:r w:rsidR="00990B28" w:rsidRPr="005B7B90">
        <w:t>зн</w:t>
      </w:r>
      <w:r w:rsidR="00990B28" w:rsidRPr="005B7B90">
        <w:rPr>
          <w:spacing w:val="-1"/>
        </w:rPr>
        <w:t>а</w:t>
      </w:r>
      <w:r w:rsidR="00990B28" w:rsidRPr="005B7B90">
        <w:t>ний</w:t>
      </w:r>
      <w:r w:rsidR="00990B28" w:rsidRPr="005B7B90">
        <w:rPr>
          <w:spacing w:val="34"/>
        </w:rPr>
        <w:t xml:space="preserve"> </w:t>
      </w:r>
      <w:r w:rsidR="00990B28" w:rsidRPr="005B7B90">
        <w:t>и</w:t>
      </w:r>
      <w:r w:rsidR="00990B28" w:rsidRPr="005B7B90">
        <w:rPr>
          <w:spacing w:val="36"/>
        </w:rPr>
        <w:t xml:space="preserve"> </w:t>
      </w:r>
      <w:r w:rsidR="00990B28" w:rsidRPr="005B7B90">
        <w:rPr>
          <w:spacing w:val="-8"/>
        </w:rPr>
        <w:t>у</w:t>
      </w:r>
      <w:r w:rsidR="00990B28" w:rsidRPr="005B7B90">
        <w:rPr>
          <w:spacing w:val="1"/>
        </w:rPr>
        <w:t>м</w:t>
      </w:r>
      <w:r w:rsidR="00990B28" w:rsidRPr="005B7B90">
        <w:rPr>
          <w:spacing w:val="-1"/>
        </w:rPr>
        <w:t>е</w:t>
      </w:r>
      <w:r w:rsidR="00990B28" w:rsidRPr="005B7B90">
        <w:t>ний,</w:t>
      </w:r>
      <w:r w:rsidR="00990B28" w:rsidRPr="005B7B90">
        <w:rPr>
          <w:spacing w:val="33"/>
        </w:rPr>
        <w:t xml:space="preserve"> </w:t>
      </w:r>
      <w:r w:rsidR="00990B28" w:rsidRPr="005B7B90">
        <w:t>формиров</w:t>
      </w:r>
      <w:r w:rsidR="00990B28" w:rsidRPr="005B7B90">
        <w:rPr>
          <w:spacing w:val="-2"/>
        </w:rPr>
        <w:t>а</w:t>
      </w:r>
      <w:r w:rsidR="00990B28" w:rsidRPr="005B7B90">
        <w:t>ние общ</w:t>
      </w:r>
      <w:r w:rsidR="00990B28" w:rsidRPr="005B7B90">
        <w:rPr>
          <w:spacing w:val="-1"/>
        </w:rPr>
        <w:t>и</w:t>
      </w:r>
      <w:r w:rsidR="00990B28" w:rsidRPr="005B7B90">
        <w:t>х</w:t>
      </w:r>
      <w:r w:rsidR="00990B28" w:rsidRPr="005B7B90">
        <w:rPr>
          <w:spacing w:val="42"/>
        </w:rPr>
        <w:t xml:space="preserve"> </w:t>
      </w:r>
      <w:r w:rsidR="00990B28" w:rsidRPr="005B7B90">
        <w:t>и</w:t>
      </w:r>
      <w:r w:rsidR="00990B28" w:rsidRPr="005B7B90">
        <w:rPr>
          <w:spacing w:val="41"/>
        </w:rPr>
        <w:t xml:space="preserve"> </w:t>
      </w:r>
      <w:r w:rsidR="00990B28" w:rsidRPr="005B7B90">
        <w:t>пр</w:t>
      </w:r>
      <w:r w:rsidR="00990B28" w:rsidRPr="005B7B90">
        <w:rPr>
          <w:spacing w:val="-3"/>
        </w:rPr>
        <w:t>о</w:t>
      </w:r>
      <w:r w:rsidR="00990B28" w:rsidRPr="005B7B90">
        <w:t>фе</w:t>
      </w:r>
      <w:r w:rsidR="00990B28" w:rsidRPr="005B7B90">
        <w:rPr>
          <w:spacing w:val="-2"/>
        </w:rPr>
        <w:t>с</w:t>
      </w:r>
      <w:r w:rsidR="00990B28" w:rsidRPr="005B7B90">
        <w:rPr>
          <w:spacing w:val="-1"/>
        </w:rPr>
        <w:t>с</w:t>
      </w:r>
      <w:r w:rsidR="00990B28" w:rsidRPr="005B7B90">
        <w:t>ион</w:t>
      </w:r>
      <w:r w:rsidR="00990B28" w:rsidRPr="005B7B90">
        <w:rPr>
          <w:spacing w:val="-1"/>
        </w:rPr>
        <w:t>а</w:t>
      </w:r>
      <w:r w:rsidR="00990B28" w:rsidRPr="005B7B90">
        <w:t>льн</w:t>
      </w:r>
      <w:r w:rsidR="00990B28" w:rsidRPr="005B7B90">
        <w:rPr>
          <w:spacing w:val="-3"/>
        </w:rPr>
        <w:t>ы</w:t>
      </w:r>
      <w:r w:rsidR="00990B28" w:rsidRPr="005B7B90">
        <w:t>х</w:t>
      </w:r>
      <w:r w:rsidR="00990B28" w:rsidRPr="005B7B90">
        <w:rPr>
          <w:spacing w:val="42"/>
        </w:rPr>
        <w:t xml:space="preserve"> </w:t>
      </w:r>
      <w:r w:rsidR="00990B28" w:rsidRPr="005B7B90">
        <w:t>ко</w:t>
      </w:r>
      <w:r w:rsidR="00990B28" w:rsidRPr="005B7B90">
        <w:rPr>
          <w:spacing w:val="-1"/>
        </w:rPr>
        <w:t>м</w:t>
      </w:r>
      <w:r w:rsidR="00990B28" w:rsidRPr="005B7B90">
        <w:t>п</w:t>
      </w:r>
      <w:r w:rsidR="00990B28" w:rsidRPr="005B7B90">
        <w:rPr>
          <w:spacing w:val="-1"/>
        </w:rPr>
        <w:t>е</w:t>
      </w:r>
      <w:r w:rsidR="00990B28" w:rsidRPr="005B7B90">
        <w:t>т</w:t>
      </w:r>
      <w:r w:rsidR="00990B28" w:rsidRPr="005B7B90">
        <w:rPr>
          <w:spacing w:val="-1"/>
        </w:rPr>
        <w:t>е</w:t>
      </w:r>
      <w:r w:rsidR="00990B28" w:rsidRPr="005B7B90">
        <w:rPr>
          <w:spacing w:val="-2"/>
        </w:rPr>
        <w:t>н</w:t>
      </w:r>
      <w:r w:rsidR="00990B28" w:rsidRPr="005B7B90">
        <w:t>ц</w:t>
      </w:r>
      <w:r w:rsidR="00990B28" w:rsidRPr="005B7B90">
        <w:rPr>
          <w:spacing w:val="-2"/>
        </w:rPr>
        <w:t>и</w:t>
      </w:r>
      <w:r w:rsidR="00990B28" w:rsidRPr="005B7B90">
        <w:t>й,</w:t>
      </w:r>
      <w:r w:rsidR="00990B28" w:rsidRPr="005B7B90">
        <w:rPr>
          <w:spacing w:val="40"/>
        </w:rPr>
        <w:t xml:space="preserve"> </w:t>
      </w:r>
      <w:r w:rsidR="00990B28" w:rsidRPr="005B7B90">
        <w:t>п</w:t>
      </w:r>
      <w:r w:rsidR="00990B28" w:rsidRPr="005B7B90">
        <w:rPr>
          <w:spacing w:val="-3"/>
        </w:rPr>
        <w:t>р</w:t>
      </w:r>
      <w:r w:rsidR="00990B28" w:rsidRPr="005B7B90">
        <w:t>иобр</w:t>
      </w:r>
      <w:r w:rsidR="00990B28" w:rsidRPr="005B7B90">
        <w:rPr>
          <w:spacing w:val="-1"/>
        </w:rPr>
        <w:t>е</w:t>
      </w:r>
      <w:r w:rsidR="00990B28" w:rsidRPr="005B7B90">
        <w:t>т</w:t>
      </w:r>
      <w:r w:rsidR="00990B28" w:rsidRPr="005B7B90">
        <w:rPr>
          <w:spacing w:val="-1"/>
        </w:rPr>
        <w:t>е</w:t>
      </w:r>
      <w:r w:rsidR="00990B28" w:rsidRPr="005B7B90">
        <w:t>ние</w:t>
      </w:r>
      <w:r w:rsidR="00990B28" w:rsidRPr="005B7B90">
        <w:rPr>
          <w:spacing w:val="39"/>
        </w:rPr>
        <w:t xml:space="preserve"> </w:t>
      </w:r>
      <w:r w:rsidR="00990B28" w:rsidRPr="005B7B90">
        <w:t>пр</w:t>
      </w:r>
      <w:r w:rsidR="00990B28" w:rsidRPr="005B7B90">
        <w:rPr>
          <w:spacing w:val="-1"/>
        </w:rPr>
        <w:t>а</w:t>
      </w:r>
      <w:r w:rsidR="00990B28" w:rsidRPr="005B7B90">
        <w:t>к</w:t>
      </w:r>
      <w:r w:rsidR="00990B28" w:rsidRPr="005B7B90">
        <w:rPr>
          <w:spacing w:val="-2"/>
        </w:rPr>
        <w:t>т</w:t>
      </w:r>
      <w:r w:rsidR="00990B28" w:rsidRPr="005B7B90">
        <w:t>и</w:t>
      </w:r>
      <w:r w:rsidR="00990B28" w:rsidRPr="005B7B90">
        <w:rPr>
          <w:spacing w:val="-1"/>
        </w:rPr>
        <w:t>чес</w:t>
      </w:r>
      <w:r w:rsidR="00990B28" w:rsidRPr="005B7B90">
        <w:t>кого</w:t>
      </w:r>
      <w:r w:rsidR="00990B28" w:rsidRPr="005B7B90">
        <w:rPr>
          <w:spacing w:val="40"/>
        </w:rPr>
        <w:t xml:space="preserve"> </w:t>
      </w:r>
      <w:r w:rsidR="00990B28" w:rsidRPr="005B7B90">
        <w:t>опыта</w:t>
      </w:r>
      <w:r w:rsidR="00990B28" w:rsidRPr="005B7B90">
        <w:rPr>
          <w:spacing w:val="39"/>
        </w:rPr>
        <w:t xml:space="preserve"> </w:t>
      </w:r>
      <w:r w:rsidR="00990B28" w:rsidRPr="005B7B90">
        <w:t>в</w:t>
      </w:r>
      <w:r w:rsidR="00990B28" w:rsidRPr="005B7B90">
        <w:rPr>
          <w:spacing w:val="40"/>
        </w:rPr>
        <w:t xml:space="preserve"> </w:t>
      </w:r>
      <w:r w:rsidR="00990B28" w:rsidRPr="005B7B90">
        <w:t>р</w:t>
      </w:r>
      <w:r w:rsidR="00990B28" w:rsidRPr="005B7B90">
        <w:rPr>
          <w:spacing w:val="-1"/>
        </w:rPr>
        <w:t>ам</w:t>
      </w:r>
      <w:r w:rsidR="00990B28" w:rsidRPr="005B7B90">
        <w:t>к</w:t>
      </w:r>
      <w:r w:rsidR="00990B28" w:rsidRPr="005B7B90">
        <w:rPr>
          <w:spacing w:val="-1"/>
        </w:rPr>
        <w:t>а</w:t>
      </w:r>
      <w:r w:rsidR="00990B28" w:rsidRPr="005B7B90">
        <w:t>х профе</w:t>
      </w:r>
      <w:r w:rsidR="00990B28" w:rsidRPr="005B7B90">
        <w:rPr>
          <w:spacing w:val="-2"/>
        </w:rPr>
        <w:t>с</w:t>
      </w:r>
      <w:r w:rsidR="00990B28" w:rsidRPr="005B7B90">
        <w:rPr>
          <w:spacing w:val="-1"/>
        </w:rPr>
        <w:t>с</w:t>
      </w:r>
      <w:r w:rsidR="00990B28" w:rsidRPr="005B7B90">
        <w:t>ион</w:t>
      </w:r>
      <w:r w:rsidR="00990B28" w:rsidRPr="005B7B90">
        <w:rPr>
          <w:spacing w:val="-1"/>
        </w:rPr>
        <w:t>а</w:t>
      </w:r>
      <w:r w:rsidR="00990B28" w:rsidRPr="005B7B90">
        <w:t>льн</w:t>
      </w:r>
      <w:r w:rsidR="00990B28" w:rsidRPr="005B7B90">
        <w:rPr>
          <w:spacing w:val="-3"/>
        </w:rPr>
        <w:t>ы</w:t>
      </w:r>
      <w:r w:rsidR="00990B28" w:rsidRPr="005B7B90">
        <w:t>х</w:t>
      </w:r>
      <w:r w:rsidR="00990B28" w:rsidRPr="005B7B90">
        <w:rPr>
          <w:spacing w:val="23"/>
        </w:rPr>
        <w:t xml:space="preserve"> </w:t>
      </w:r>
      <w:r w:rsidR="00990B28" w:rsidRPr="005B7B90">
        <w:rPr>
          <w:spacing w:val="-1"/>
        </w:rPr>
        <w:t>м</w:t>
      </w:r>
      <w:r w:rsidR="00990B28" w:rsidRPr="005B7B90">
        <w:rPr>
          <w:spacing w:val="-3"/>
        </w:rPr>
        <w:t>о</w:t>
      </w:r>
      <w:r w:rsidR="00990B28" w:rsidRPr="005B7B90">
        <w:rPr>
          <w:spacing w:val="2"/>
        </w:rPr>
        <w:t>д</w:t>
      </w:r>
      <w:r w:rsidR="00990B28" w:rsidRPr="005B7B90">
        <w:rPr>
          <w:spacing w:val="-5"/>
        </w:rPr>
        <w:t>у</w:t>
      </w:r>
      <w:r w:rsidR="00990B28" w:rsidRPr="005B7B90">
        <w:t>л</w:t>
      </w:r>
      <w:r w:rsidR="00990B28" w:rsidRPr="005B7B90">
        <w:rPr>
          <w:spacing w:val="-1"/>
        </w:rPr>
        <w:t>е</w:t>
      </w:r>
      <w:r w:rsidR="00990B28" w:rsidRPr="005B7B90">
        <w:t>й,</w:t>
      </w:r>
      <w:r w:rsidR="00990B28" w:rsidRPr="005B7B90">
        <w:rPr>
          <w:spacing w:val="21"/>
        </w:rPr>
        <w:t xml:space="preserve"> </w:t>
      </w:r>
      <w:r w:rsidR="00990B28" w:rsidRPr="005B7B90">
        <w:t>и</w:t>
      </w:r>
      <w:r w:rsidR="00990B28" w:rsidRPr="005B7B90">
        <w:rPr>
          <w:spacing w:val="3"/>
        </w:rPr>
        <w:t>з</w:t>
      </w:r>
      <w:r w:rsidR="00990B28" w:rsidRPr="005B7B90">
        <w:rPr>
          <w:spacing w:val="-5"/>
        </w:rPr>
        <w:t>у</w:t>
      </w:r>
      <w:r w:rsidR="00990B28" w:rsidRPr="005B7B90">
        <w:rPr>
          <w:spacing w:val="-1"/>
        </w:rPr>
        <w:t>ч</w:t>
      </w:r>
      <w:r w:rsidR="00990B28" w:rsidRPr="005B7B90">
        <w:rPr>
          <w:spacing w:val="1"/>
        </w:rPr>
        <w:t>а</w:t>
      </w:r>
      <w:r w:rsidR="00990B28" w:rsidRPr="005B7B90">
        <w:rPr>
          <w:spacing w:val="-1"/>
        </w:rPr>
        <w:t>ем</w:t>
      </w:r>
      <w:r w:rsidR="00990B28" w:rsidRPr="005B7B90">
        <w:t>ых</w:t>
      </w:r>
      <w:r w:rsidR="00990B28" w:rsidRPr="005B7B90">
        <w:rPr>
          <w:spacing w:val="23"/>
        </w:rPr>
        <w:t xml:space="preserve"> </w:t>
      </w:r>
      <w:r w:rsidR="00990B28" w:rsidRPr="005B7B90">
        <w:t>в</w:t>
      </w:r>
      <w:r w:rsidR="00990B28" w:rsidRPr="005B7B90">
        <w:rPr>
          <w:spacing w:val="20"/>
        </w:rPr>
        <w:t xml:space="preserve"> </w:t>
      </w:r>
      <w:r w:rsidR="00990B28" w:rsidRPr="005B7B90">
        <w:t>проц</w:t>
      </w:r>
      <w:r w:rsidR="00990B28" w:rsidRPr="005B7B90">
        <w:rPr>
          <w:spacing w:val="-1"/>
        </w:rPr>
        <w:t>есс</w:t>
      </w:r>
      <w:r w:rsidR="00990B28" w:rsidRPr="005B7B90">
        <w:t>е</w:t>
      </w:r>
      <w:r w:rsidR="00990B28" w:rsidRPr="005B7B90">
        <w:rPr>
          <w:spacing w:val="20"/>
        </w:rPr>
        <w:t xml:space="preserve"> </w:t>
      </w:r>
      <w:r w:rsidR="00990B28" w:rsidRPr="005B7B90">
        <w:t>профе</w:t>
      </w:r>
      <w:r w:rsidR="00990B28" w:rsidRPr="005B7B90">
        <w:rPr>
          <w:spacing w:val="-2"/>
        </w:rPr>
        <w:t>с</w:t>
      </w:r>
      <w:r w:rsidR="00990B28" w:rsidRPr="005B7B90">
        <w:rPr>
          <w:spacing w:val="-1"/>
        </w:rPr>
        <w:t>с</w:t>
      </w:r>
      <w:r w:rsidR="00990B28" w:rsidRPr="005B7B90">
        <w:t>и</w:t>
      </w:r>
      <w:r w:rsidR="00990B28" w:rsidRPr="005B7B90">
        <w:rPr>
          <w:spacing w:val="2"/>
        </w:rPr>
        <w:t>о</w:t>
      </w:r>
      <w:r w:rsidR="00990B28" w:rsidRPr="005B7B90">
        <w:t>н</w:t>
      </w:r>
      <w:r w:rsidR="00990B28" w:rsidRPr="005B7B90">
        <w:rPr>
          <w:spacing w:val="-1"/>
        </w:rPr>
        <w:t>а</w:t>
      </w:r>
      <w:r w:rsidR="00990B28" w:rsidRPr="005B7B90">
        <w:t>льн</w:t>
      </w:r>
      <w:r w:rsidR="00990B28" w:rsidRPr="005B7B90">
        <w:rPr>
          <w:spacing w:val="-3"/>
        </w:rPr>
        <w:t>о</w:t>
      </w:r>
      <w:r w:rsidR="00990B28" w:rsidRPr="005B7B90">
        <w:t>й</w:t>
      </w:r>
      <w:r w:rsidR="00990B28" w:rsidRPr="005B7B90">
        <w:rPr>
          <w:spacing w:val="22"/>
        </w:rPr>
        <w:t xml:space="preserve"> </w:t>
      </w:r>
      <w:r w:rsidR="00990B28" w:rsidRPr="005B7B90">
        <w:t>подгото</w:t>
      </w:r>
      <w:r w:rsidR="00990B28" w:rsidRPr="005B7B90">
        <w:rPr>
          <w:spacing w:val="-3"/>
        </w:rPr>
        <w:t>в</w:t>
      </w:r>
      <w:r w:rsidR="00990B28" w:rsidRPr="005B7B90">
        <w:t>ки о</w:t>
      </w:r>
      <w:r w:rsidR="00990B28" w:rsidRPr="005B7B90">
        <w:rPr>
          <w:spacing w:val="2"/>
        </w:rPr>
        <w:t>б</w:t>
      </w:r>
      <w:r w:rsidR="00990B28" w:rsidRPr="005B7B90">
        <w:rPr>
          <w:spacing w:val="-5"/>
        </w:rPr>
        <w:t>у</w:t>
      </w:r>
      <w:r w:rsidR="00990B28" w:rsidRPr="005B7B90">
        <w:rPr>
          <w:spacing w:val="1"/>
        </w:rPr>
        <w:t>ч</w:t>
      </w:r>
      <w:r w:rsidR="00990B28" w:rsidRPr="005B7B90">
        <w:rPr>
          <w:spacing w:val="-1"/>
        </w:rPr>
        <w:t>а</w:t>
      </w:r>
      <w:r w:rsidR="00990B28" w:rsidRPr="005B7B90">
        <w:t>ющи</w:t>
      </w:r>
      <w:r w:rsidR="00990B28" w:rsidRPr="005B7B90">
        <w:rPr>
          <w:spacing w:val="2"/>
        </w:rPr>
        <w:t>х</w:t>
      </w:r>
      <w:r w:rsidR="00990B28" w:rsidRPr="005B7B90">
        <w:rPr>
          <w:spacing w:val="-1"/>
        </w:rPr>
        <w:t>с</w:t>
      </w:r>
      <w:r w:rsidR="00990B28" w:rsidRPr="005B7B90">
        <w:t>я,</w:t>
      </w:r>
      <w:r w:rsidR="00990B28" w:rsidRPr="005B7B90">
        <w:rPr>
          <w:spacing w:val="1"/>
        </w:rPr>
        <w:t xml:space="preserve"> </w:t>
      </w:r>
      <w:r w:rsidR="00990B28" w:rsidRPr="005B7B90">
        <w:t>р</w:t>
      </w:r>
      <w:r w:rsidR="00990B28" w:rsidRPr="005B7B90">
        <w:rPr>
          <w:spacing w:val="-1"/>
        </w:rPr>
        <w:t>а</w:t>
      </w:r>
      <w:r w:rsidR="00990B28" w:rsidRPr="005B7B90">
        <w:t>зви</w:t>
      </w:r>
      <w:r w:rsidR="00990B28" w:rsidRPr="005B7B90">
        <w:rPr>
          <w:spacing w:val="-2"/>
        </w:rPr>
        <w:t>ти</w:t>
      </w:r>
      <w:r w:rsidR="00990B28" w:rsidRPr="005B7B90">
        <w:t>е</w:t>
      </w:r>
      <w:r w:rsidR="00990B28" w:rsidRPr="005B7B90">
        <w:rPr>
          <w:spacing w:val="-1"/>
        </w:rPr>
        <w:t xml:space="preserve"> </w:t>
      </w:r>
      <w:r w:rsidR="00990B28" w:rsidRPr="005B7B90">
        <w:t>н</w:t>
      </w:r>
      <w:r w:rsidR="00990B28" w:rsidRPr="005B7B90">
        <w:rPr>
          <w:spacing w:val="-1"/>
        </w:rPr>
        <w:t>а</w:t>
      </w:r>
      <w:r w:rsidR="00990B28" w:rsidRPr="005B7B90">
        <w:t>в</w:t>
      </w:r>
      <w:r w:rsidR="00990B28" w:rsidRPr="005B7B90">
        <w:rPr>
          <w:spacing w:val="-1"/>
        </w:rPr>
        <w:t>ы</w:t>
      </w:r>
      <w:r w:rsidR="00990B28" w:rsidRPr="005B7B90">
        <w:t xml:space="preserve">ков </w:t>
      </w:r>
      <w:r w:rsidR="00990B28" w:rsidRPr="005B7B90">
        <w:rPr>
          <w:spacing w:val="-1"/>
        </w:rPr>
        <w:t>ве</w:t>
      </w:r>
      <w:r w:rsidR="00990B28" w:rsidRPr="005B7B90">
        <w:t>д</w:t>
      </w:r>
      <w:r w:rsidR="00990B28" w:rsidRPr="005B7B90">
        <w:rPr>
          <w:spacing w:val="-1"/>
        </w:rPr>
        <w:t>е</w:t>
      </w:r>
      <w:r w:rsidR="00990B28" w:rsidRPr="005B7B90">
        <w:t xml:space="preserve">ния </w:t>
      </w:r>
      <w:r w:rsidR="00990B28" w:rsidRPr="005B7B90">
        <w:rPr>
          <w:spacing w:val="-1"/>
        </w:rPr>
        <w:t>с</w:t>
      </w:r>
      <w:r w:rsidR="00990B28" w:rsidRPr="005B7B90">
        <w:rPr>
          <w:spacing w:val="1"/>
        </w:rPr>
        <w:t>а</w:t>
      </w:r>
      <w:r w:rsidR="00990B28" w:rsidRPr="005B7B90">
        <w:rPr>
          <w:spacing w:val="-1"/>
        </w:rPr>
        <w:t>м</w:t>
      </w:r>
      <w:r w:rsidR="00990B28" w:rsidRPr="005B7B90">
        <w:rPr>
          <w:spacing w:val="2"/>
        </w:rPr>
        <w:t>о</w:t>
      </w:r>
      <w:r w:rsidR="00990B28" w:rsidRPr="005B7B90">
        <w:rPr>
          <w:spacing w:val="-1"/>
        </w:rPr>
        <w:t>с</w:t>
      </w:r>
      <w:r w:rsidR="00990B28" w:rsidRPr="005B7B90">
        <w:t>тоятельной р</w:t>
      </w:r>
      <w:r w:rsidR="00990B28" w:rsidRPr="005B7B90">
        <w:rPr>
          <w:spacing w:val="-1"/>
        </w:rPr>
        <w:t>а</w:t>
      </w:r>
      <w:r w:rsidR="00990B28" w:rsidRPr="005B7B90">
        <w:t>боты</w:t>
      </w:r>
      <w:r w:rsidR="00990B28" w:rsidRPr="005B7B90">
        <w:rPr>
          <w:spacing w:val="-3"/>
        </w:rPr>
        <w:t xml:space="preserve"> </w:t>
      </w:r>
      <w:r w:rsidR="00990B28" w:rsidRPr="005B7B90">
        <w:t xml:space="preserve">и </w:t>
      </w:r>
      <w:r w:rsidR="00990B28" w:rsidRPr="005B7B90">
        <w:rPr>
          <w:spacing w:val="-3"/>
        </w:rPr>
        <w:t>о</w:t>
      </w:r>
      <w:r w:rsidR="00990B28" w:rsidRPr="005B7B90">
        <w:t>вл</w:t>
      </w:r>
      <w:r w:rsidR="00990B28" w:rsidRPr="005B7B90">
        <w:rPr>
          <w:spacing w:val="-2"/>
        </w:rPr>
        <w:t>а</w:t>
      </w:r>
      <w:r w:rsidR="00990B28" w:rsidRPr="005B7B90">
        <w:t>д</w:t>
      </w:r>
      <w:r w:rsidR="00990B28" w:rsidRPr="005B7B90">
        <w:rPr>
          <w:spacing w:val="-1"/>
        </w:rPr>
        <w:t>е</w:t>
      </w:r>
      <w:r w:rsidR="00990B28" w:rsidRPr="005B7B90">
        <w:t>ние</w:t>
      </w:r>
      <w:r w:rsidR="00990B28" w:rsidRPr="005B7B90">
        <w:rPr>
          <w:spacing w:val="-1"/>
        </w:rPr>
        <w:t xml:space="preserve"> ме</w:t>
      </w:r>
      <w:r w:rsidR="00990B28" w:rsidRPr="005B7B90">
        <w:t>тод</w:t>
      </w:r>
      <w:r w:rsidR="00990B28" w:rsidRPr="005B7B90">
        <w:rPr>
          <w:spacing w:val="1"/>
        </w:rPr>
        <w:t>и</w:t>
      </w:r>
      <w:r w:rsidR="00990B28" w:rsidRPr="005B7B90">
        <w:t>кой н</w:t>
      </w:r>
      <w:r w:rsidR="00990B28" w:rsidRPr="005B7B90">
        <w:rPr>
          <w:spacing w:val="1"/>
        </w:rPr>
        <w:t>а</w:t>
      </w:r>
      <w:r w:rsidR="00990B28" w:rsidRPr="005B7B90">
        <w:rPr>
          <w:spacing w:val="-5"/>
        </w:rPr>
        <w:t>у</w:t>
      </w:r>
      <w:r w:rsidR="00990B28" w:rsidRPr="005B7B90">
        <w:rPr>
          <w:spacing w:val="-1"/>
        </w:rPr>
        <w:t>ч</w:t>
      </w:r>
      <w:r w:rsidR="00990B28" w:rsidRPr="005B7B90">
        <w:t>ного</w:t>
      </w:r>
      <w:r w:rsidR="00990B28" w:rsidRPr="005B7B90">
        <w:rPr>
          <w:spacing w:val="42"/>
        </w:rPr>
        <w:t xml:space="preserve"> </w:t>
      </w:r>
      <w:r w:rsidR="00990B28" w:rsidRPr="005B7B90">
        <w:t>и</w:t>
      </w:r>
      <w:r w:rsidR="00990B28" w:rsidRPr="005B7B90">
        <w:rPr>
          <w:spacing w:val="-1"/>
        </w:rPr>
        <w:t>сс</w:t>
      </w:r>
      <w:r w:rsidR="00990B28" w:rsidRPr="005B7B90">
        <w:t>л</w:t>
      </w:r>
      <w:r w:rsidR="00990B28" w:rsidRPr="005B7B90">
        <w:rPr>
          <w:spacing w:val="-1"/>
        </w:rPr>
        <w:t>е</w:t>
      </w:r>
      <w:r w:rsidR="00990B28" w:rsidRPr="005B7B90">
        <w:t>до</w:t>
      </w:r>
      <w:r w:rsidR="00990B28" w:rsidRPr="005B7B90">
        <w:rPr>
          <w:spacing w:val="1"/>
        </w:rPr>
        <w:t>в</w:t>
      </w:r>
      <w:r w:rsidR="00990B28" w:rsidRPr="005B7B90">
        <w:rPr>
          <w:spacing w:val="-1"/>
        </w:rPr>
        <w:t>а</w:t>
      </w:r>
      <w:r w:rsidR="00990B28" w:rsidRPr="005B7B90">
        <w:t>ния</w:t>
      </w:r>
      <w:r w:rsidR="00990B28" w:rsidRPr="005B7B90">
        <w:rPr>
          <w:spacing w:val="42"/>
        </w:rPr>
        <w:t xml:space="preserve"> </w:t>
      </w:r>
      <w:r w:rsidR="00990B28" w:rsidRPr="005B7B90">
        <w:t>при</w:t>
      </w:r>
      <w:r w:rsidR="00990B28" w:rsidRPr="005B7B90">
        <w:rPr>
          <w:spacing w:val="43"/>
        </w:rPr>
        <w:t xml:space="preserve"> </w:t>
      </w:r>
      <w:r w:rsidR="00990B28" w:rsidRPr="005B7B90">
        <w:t>р</w:t>
      </w:r>
      <w:r w:rsidR="00990B28" w:rsidRPr="005B7B90">
        <w:rPr>
          <w:spacing w:val="-1"/>
        </w:rPr>
        <w:t>е</w:t>
      </w:r>
      <w:r w:rsidR="00990B28" w:rsidRPr="005B7B90">
        <w:t>ш</w:t>
      </w:r>
      <w:r w:rsidR="00990B28" w:rsidRPr="005B7B90">
        <w:rPr>
          <w:spacing w:val="-1"/>
        </w:rPr>
        <w:t>е</w:t>
      </w:r>
      <w:r w:rsidR="00990B28" w:rsidRPr="005B7B90">
        <w:t>н</w:t>
      </w:r>
      <w:r w:rsidR="00990B28" w:rsidRPr="005B7B90">
        <w:rPr>
          <w:spacing w:val="-2"/>
        </w:rPr>
        <w:t>и</w:t>
      </w:r>
      <w:r w:rsidR="00990B28" w:rsidRPr="005B7B90">
        <w:t>и</w:t>
      </w:r>
      <w:r w:rsidR="00990B28" w:rsidRPr="005B7B90">
        <w:rPr>
          <w:spacing w:val="43"/>
        </w:rPr>
        <w:t xml:space="preserve"> </w:t>
      </w:r>
      <w:r w:rsidR="00990B28" w:rsidRPr="005B7B90">
        <w:t>р</w:t>
      </w:r>
      <w:r w:rsidR="00990B28" w:rsidRPr="005B7B90">
        <w:rPr>
          <w:spacing w:val="-1"/>
        </w:rPr>
        <w:t>а</w:t>
      </w:r>
      <w:r w:rsidR="00990B28" w:rsidRPr="005B7B90">
        <w:t>зр</w:t>
      </w:r>
      <w:r w:rsidR="00990B28" w:rsidRPr="005B7B90">
        <w:rPr>
          <w:spacing w:val="-1"/>
        </w:rPr>
        <w:t>а</w:t>
      </w:r>
      <w:r w:rsidR="00990B28" w:rsidRPr="005B7B90">
        <w:t>б</w:t>
      </w:r>
      <w:r w:rsidR="00990B28" w:rsidRPr="005B7B90">
        <w:rPr>
          <w:spacing w:val="-1"/>
        </w:rPr>
        <w:t>а</w:t>
      </w:r>
      <w:r w:rsidR="00990B28" w:rsidRPr="005B7B90">
        <w:t>ты</w:t>
      </w:r>
      <w:r w:rsidR="00990B28" w:rsidRPr="005B7B90">
        <w:rPr>
          <w:spacing w:val="-1"/>
        </w:rPr>
        <w:t>ваем</w:t>
      </w:r>
      <w:r w:rsidR="00990B28" w:rsidRPr="005B7B90">
        <w:t>ых</w:t>
      </w:r>
      <w:r w:rsidR="00990B28" w:rsidRPr="005B7B90">
        <w:rPr>
          <w:spacing w:val="44"/>
        </w:rPr>
        <w:t xml:space="preserve"> </w:t>
      </w:r>
      <w:r w:rsidR="00990B28" w:rsidRPr="005B7B90">
        <w:t>в</w:t>
      </w:r>
      <w:r w:rsidR="00990B28" w:rsidRPr="005B7B90">
        <w:rPr>
          <w:spacing w:val="42"/>
        </w:rPr>
        <w:t xml:space="preserve"> </w:t>
      </w:r>
      <w:r w:rsidR="00990B28" w:rsidRPr="005B7B90">
        <w:t>в</w:t>
      </w:r>
      <w:r w:rsidR="00990B28" w:rsidRPr="005B7B90">
        <w:rPr>
          <w:spacing w:val="-1"/>
        </w:rPr>
        <w:t>ы</w:t>
      </w:r>
      <w:r w:rsidR="00990B28" w:rsidRPr="005B7B90">
        <w:rPr>
          <w:spacing w:val="5"/>
        </w:rPr>
        <w:t>п</w:t>
      </w:r>
      <w:r w:rsidR="00990B28" w:rsidRPr="005B7B90">
        <w:rPr>
          <w:spacing w:val="-5"/>
        </w:rPr>
        <w:t>у</w:t>
      </w:r>
      <w:r w:rsidR="00990B28" w:rsidRPr="005B7B90">
        <w:rPr>
          <w:spacing w:val="-1"/>
        </w:rPr>
        <w:t>с</w:t>
      </w:r>
      <w:r w:rsidR="00990B28" w:rsidRPr="005B7B90">
        <w:t>кной</w:t>
      </w:r>
      <w:r w:rsidR="00990B28" w:rsidRPr="005B7B90">
        <w:rPr>
          <w:spacing w:val="43"/>
        </w:rPr>
        <w:t xml:space="preserve"> </w:t>
      </w:r>
      <w:r w:rsidR="00990B28" w:rsidRPr="005B7B90">
        <w:t>кв</w:t>
      </w:r>
      <w:r w:rsidR="00990B28" w:rsidRPr="005B7B90">
        <w:rPr>
          <w:spacing w:val="-2"/>
        </w:rPr>
        <w:t>а</w:t>
      </w:r>
      <w:r w:rsidR="00990B28" w:rsidRPr="005B7B90">
        <w:t>л</w:t>
      </w:r>
      <w:r w:rsidR="00990B28" w:rsidRPr="005B7B90">
        <w:rPr>
          <w:spacing w:val="1"/>
        </w:rPr>
        <w:t>и</w:t>
      </w:r>
      <w:r w:rsidR="00990B28" w:rsidRPr="005B7B90">
        <w:t>ф</w:t>
      </w:r>
      <w:r w:rsidR="00990B28" w:rsidRPr="005B7B90">
        <w:rPr>
          <w:spacing w:val="-1"/>
        </w:rPr>
        <w:t>и</w:t>
      </w:r>
      <w:r w:rsidR="00990B28" w:rsidRPr="005B7B90">
        <w:t>к</w:t>
      </w:r>
      <w:r w:rsidR="00990B28" w:rsidRPr="005B7B90">
        <w:rPr>
          <w:spacing w:val="-1"/>
        </w:rPr>
        <w:t>а</w:t>
      </w:r>
      <w:r w:rsidR="00990B28" w:rsidRPr="005B7B90">
        <w:t>ци</w:t>
      </w:r>
      <w:r w:rsidR="00990B28" w:rsidRPr="005B7B90">
        <w:rPr>
          <w:spacing w:val="-3"/>
        </w:rPr>
        <w:t>о</w:t>
      </w:r>
      <w:r w:rsidR="00990B28" w:rsidRPr="005B7B90">
        <w:t>нн</w:t>
      </w:r>
      <w:r w:rsidR="00990B28" w:rsidRPr="005B7B90">
        <w:rPr>
          <w:spacing w:val="-3"/>
        </w:rPr>
        <w:t>о</w:t>
      </w:r>
      <w:r w:rsidR="00990B28" w:rsidRPr="005B7B90">
        <w:t>й р</w:t>
      </w:r>
      <w:r w:rsidR="00990B28" w:rsidRPr="005B7B90">
        <w:rPr>
          <w:spacing w:val="-1"/>
        </w:rPr>
        <w:t>а</w:t>
      </w:r>
      <w:r w:rsidR="00990B28" w:rsidRPr="005B7B90">
        <w:t>боте</w:t>
      </w:r>
      <w:r w:rsidR="00990B28" w:rsidRPr="005B7B90">
        <w:rPr>
          <w:spacing w:val="51"/>
        </w:rPr>
        <w:t xml:space="preserve"> </w:t>
      </w:r>
      <w:r w:rsidR="00990B28" w:rsidRPr="005B7B90">
        <w:t>проблем</w:t>
      </w:r>
      <w:r w:rsidR="00990B28" w:rsidRPr="005B7B90">
        <w:rPr>
          <w:spacing w:val="51"/>
        </w:rPr>
        <w:t xml:space="preserve"> </w:t>
      </w:r>
      <w:r w:rsidR="00990B28" w:rsidRPr="005B7B90">
        <w:t>и</w:t>
      </w:r>
      <w:r w:rsidR="00990B28" w:rsidRPr="005B7B90">
        <w:rPr>
          <w:spacing w:val="53"/>
        </w:rPr>
        <w:t xml:space="preserve"> </w:t>
      </w:r>
      <w:r w:rsidR="00990B28" w:rsidRPr="005B7B90">
        <w:t>вопро</w:t>
      </w:r>
      <w:r w:rsidR="00990B28" w:rsidRPr="005B7B90">
        <w:rPr>
          <w:spacing w:val="-1"/>
        </w:rPr>
        <w:t>с</w:t>
      </w:r>
      <w:r w:rsidR="00990B28" w:rsidRPr="005B7B90">
        <w:t>ов, подготовка к написанию ВКР.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5B7B90">
        <w:rPr>
          <w:b/>
        </w:rPr>
        <w:t>иметь практический опыт: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- копирования и варьирования исторических и современных образцов декоративно – прикладного искусства (по видам);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- материального воплощения самостоятельно разработанных проектов изделий декоративно – прикладного искусства;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- применения технологических эстетических традиций при исполнении современных изделий декоративно – прикладного искусства;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5B7B90">
        <w:rPr>
          <w:b/>
        </w:rPr>
        <w:t>уметь: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- выполнять изделия декоративно – прикладного искусства на высоком профессиональном уровне;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- применять знания и навыки в области материаловедения, специальной технологии, исполнительского мастерства в процессе копирования, варьирования и самостоятельного выполнения изделий декоративно – прикладного искусства;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знать: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 xml:space="preserve">- физические и химические свойства материалов, применяемых </w:t>
      </w:r>
      <w:proofErr w:type="gramStart"/>
      <w:r w:rsidRPr="005B7B90">
        <w:t>при изготовлений</w:t>
      </w:r>
      <w:proofErr w:type="gramEnd"/>
      <w:r w:rsidRPr="005B7B90">
        <w:t xml:space="preserve"> декоративно – прикладного искусства;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- технологический процесс исполнения изделия декоративно – прикладного искусства (по видам);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- художественно- технические приёмы изготовления изделий декоративно – прикладного искусства (по видам);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lastRenderedPageBreak/>
        <w:t>- специфику профессионального материального воплощения авторских проектов изделий декоративно – прикладного искусства (по видам);</w:t>
      </w:r>
    </w:p>
    <w:p w:rsidR="002B5154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- правила техники безопасности при изготовлении изделия декоративно – прикладного искусства (по видам).</w:t>
      </w:r>
    </w:p>
    <w:p w:rsidR="0070724F" w:rsidRPr="005B7B90" w:rsidRDefault="002B5154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5B7B90">
        <w:t xml:space="preserve"> </w:t>
      </w:r>
      <w:r w:rsidR="00990B28" w:rsidRPr="005B7B90">
        <w:rPr>
          <w:spacing w:val="1"/>
        </w:rPr>
        <w:t>Х</w:t>
      </w:r>
      <w:r w:rsidR="00990B28" w:rsidRPr="005B7B90">
        <w:rPr>
          <w:spacing w:val="-5"/>
        </w:rPr>
        <w:t>у</w:t>
      </w:r>
      <w:r w:rsidR="00990B28" w:rsidRPr="005B7B90">
        <w:t>дожник</w:t>
      </w:r>
      <w:r w:rsidR="00990B28" w:rsidRPr="005B7B90">
        <w:rPr>
          <w:spacing w:val="26"/>
        </w:rPr>
        <w:t xml:space="preserve"> </w:t>
      </w:r>
      <w:r w:rsidR="00990B28" w:rsidRPr="005B7B90">
        <w:t>н</w:t>
      </w:r>
      <w:r w:rsidR="00990B28" w:rsidRPr="005B7B90">
        <w:rPr>
          <w:spacing w:val="-1"/>
        </w:rPr>
        <w:t>а</w:t>
      </w:r>
      <w:r w:rsidR="00990B28" w:rsidRPr="005B7B90">
        <w:t>род</w:t>
      </w:r>
      <w:r w:rsidR="00990B28" w:rsidRPr="005B7B90">
        <w:rPr>
          <w:spacing w:val="1"/>
        </w:rPr>
        <w:t>н</w:t>
      </w:r>
      <w:r w:rsidR="00990B28" w:rsidRPr="005B7B90">
        <w:rPr>
          <w:spacing w:val="-3"/>
        </w:rPr>
        <w:t>ы</w:t>
      </w:r>
      <w:r w:rsidR="00990B28" w:rsidRPr="005B7B90">
        <w:t>х</w:t>
      </w:r>
      <w:r w:rsidR="00990B28" w:rsidRPr="005B7B90">
        <w:rPr>
          <w:spacing w:val="26"/>
        </w:rPr>
        <w:t xml:space="preserve"> </w:t>
      </w:r>
      <w:r w:rsidR="00990B28" w:rsidRPr="005B7B90">
        <w:rPr>
          <w:spacing w:val="4"/>
        </w:rPr>
        <w:t>х</w:t>
      </w:r>
      <w:r w:rsidR="00990B28" w:rsidRPr="005B7B90">
        <w:rPr>
          <w:spacing w:val="-8"/>
        </w:rPr>
        <w:t>у</w:t>
      </w:r>
      <w:r w:rsidR="00990B28" w:rsidRPr="005B7B90">
        <w:t>дож</w:t>
      </w:r>
      <w:r w:rsidR="00990B28" w:rsidRPr="005B7B90">
        <w:rPr>
          <w:spacing w:val="1"/>
        </w:rPr>
        <w:t>е</w:t>
      </w:r>
      <w:r w:rsidR="00990B28" w:rsidRPr="005B7B90">
        <w:rPr>
          <w:spacing w:val="-1"/>
        </w:rPr>
        <w:t>с</w:t>
      </w:r>
      <w:r w:rsidR="00990B28" w:rsidRPr="005B7B90">
        <w:t>тв</w:t>
      </w:r>
      <w:r w:rsidR="00990B28" w:rsidRPr="005B7B90">
        <w:rPr>
          <w:spacing w:val="-2"/>
        </w:rPr>
        <w:t>е</w:t>
      </w:r>
      <w:r w:rsidR="00990B28" w:rsidRPr="005B7B90">
        <w:t>нных</w:t>
      </w:r>
      <w:r w:rsidR="00990B28" w:rsidRPr="005B7B90">
        <w:rPr>
          <w:spacing w:val="27"/>
        </w:rPr>
        <w:t xml:space="preserve"> </w:t>
      </w:r>
      <w:proofErr w:type="gramStart"/>
      <w:r w:rsidR="00990B28" w:rsidRPr="005B7B90">
        <w:t>п</w:t>
      </w:r>
      <w:r w:rsidR="00990B28" w:rsidRPr="005B7B90">
        <w:rPr>
          <w:spacing w:val="-3"/>
        </w:rPr>
        <w:t>р</w:t>
      </w:r>
      <w:r w:rsidR="00990B28" w:rsidRPr="005B7B90">
        <w:t>о</w:t>
      </w:r>
      <w:r w:rsidR="00990B28" w:rsidRPr="005B7B90">
        <w:rPr>
          <w:spacing w:val="-1"/>
        </w:rPr>
        <w:t>м</w:t>
      </w:r>
      <w:r w:rsidR="00990B28" w:rsidRPr="005B7B90">
        <w:t>ы</w:t>
      </w:r>
      <w:r w:rsidR="00990B28" w:rsidRPr="005B7B90">
        <w:rPr>
          <w:spacing w:val="-2"/>
        </w:rPr>
        <w:t>с</w:t>
      </w:r>
      <w:r w:rsidR="00990B28" w:rsidRPr="005B7B90">
        <w:t xml:space="preserve">лов </w:t>
      </w:r>
      <w:r w:rsidR="00990B28" w:rsidRPr="005B7B90">
        <w:rPr>
          <w:spacing w:val="25"/>
        </w:rPr>
        <w:t xml:space="preserve"> </w:t>
      </w:r>
      <w:r w:rsidR="0070724F" w:rsidRPr="005B7B90">
        <w:rPr>
          <w:color w:val="000000"/>
        </w:rPr>
        <w:t>должен</w:t>
      </w:r>
      <w:proofErr w:type="gramEnd"/>
      <w:r w:rsidR="0070724F" w:rsidRPr="005B7B90">
        <w:rPr>
          <w:color w:val="000000"/>
        </w:rPr>
        <w:t xml:space="preserve"> обладать общими компетенциями, включающими в себя способность: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OK</w:t>
      </w:r>
      <w:r w:rsidRPr="005B7B90">
        <w:rPr>
          <w:spacing w:val="-1"/>
        </w:rPr>
        <w:t xml:space="preserve"> </w:t>
      </w:r>
      <w:r w:rsidRPr="005B7B90">
        <w:t>1. Пон</w:t>
      </w:r>
      <w:r w:rsidRPr="005B7B90">
        <w:rPr>
          <w:spacing w:val="1"/>
        </w:rPr>
        <w:t>и</w:t>
      </w:r>
      <w:r w:rsidRPr="005B7B90">
        <w:rPr>
          <w:spacing w:val="-1"/>
        </w:rPr>
        <w:t>ма</w:t>
      </w:r>
      <w:r w:rsidRPr="005B7B90">
        <w:t xml:space="preserve">ть </w:t>
      </w:r>
      <w:r w:rsidRPr="005B7B90">
        <w:rPr>
          <w:spacing w:val="1"/>
        </w:rPr>
        <w:t>с</w:t>
      </w:r>
      <w:r w:rsidRPr="005B7B90">
        <w:rPr>
          <w:spacing w:val="-5"/>
        </w:rPr>
        <w:t>у</w:t>
      </w:r>
      <w:r w:rsidRPr="005B7B90">
        <w:t>щн</w:t>
      </w:r>
      <w:r w:rsidRPr="005B7B90">
        <w:rPr>
          <w:spacing w:val="2"/>
        </w:rPr>
        <w:t>о</w:t>
      </w:r>
      <w:r w:rsidRPr="005B7B90">
        <w:rPr>
          <w:spacing w:val="-1"/>
        </w:rPr>
        <w:t>с</w:t>
      </w:r>
      <w:r w:rsidRPr="005B7B90">
        <w:t xml:space="preserve">ть и </w:t>
      </w:r>
      <w:r w:rsidRPr="005B7B90">
        <w:rPr>
          <w:spacing w:val="-1"/>
        </w:rPr>
        <w:t>с</w:t>
      </w:r>
      <w:r w:rsidRPr="005B7B90">
        <w:t>оци</w:t>
      </w:r>
      <w:r w:rsidRPr="005B7B90">
        <w:rPr>
          <w:spacing w:val="-1"/>
        </w:rPr>
        <w:t>а</w:t>
      </w:r>
      <w:r w:rsidRPr="005B7B90">
        <w:t>л</w:t>
      </w:r>
      <w:r w:rsidRPr="005B7B90">
        <w:rPr>
          <w:spacing w:val="-2"/>
        </w:rPr>
        <w:t>ь</w:t>
      </w:r>
      <w:r w:rsidRPr="005B7B90">
        <w:rPr>
          <w:spacing w:val="3"/>
        </w:rPr>
        <w:t>н</w:t>
      </w:r>
      <w:r w:rsidRPr="005B7B90">
        <w:rPr>
          <w:spacing w:val="-8"/>
        </w:rPr>
        <w:t>у</w:t>
      </w:r>
      <w:r w:rsidRPr="005B7B90">
        <w:t>ю зн</w:t>
      </w:r>
      <w:r w:rsidRPr="005B7B90">
        <w:rPr>
          <w:spacing w:val="-1"/>
        </w:rPr>
        <w:t>ач</w:t>
      </w:r>
      <w:r w:rsidRPr="005B7B90">
        <w:t>и</w:t>
      </w:r>
      <w:r w:rsidRPr="005B7B90">
        <w:rPr>
          <w:spacing w:val="-1"/>
        </w:rPr>
        <w:t>м</w:t>
      </w:r>
      <w:r w:rsidRPr="005B7B90">
        <w:t>о</w:t>
      </w:r>
      <w:r w:rsidRPr="005B7B90">
        <w:rPr>
          <w:spacing w:val="-1"/>
        </w:rPr>
        <w:t>с</w:t>
      </w:r>
      <w:r w:rsidRPr="005B7B90">
        <w:t xml:space="preserve">ть </w:t>
      </w:r>
      <w:r w:rsidRPr="005B7B90">
        <w:rPr>
          <w:spacing w:val="-1"/>
        </w:rPr>
        <w:t>с</w:t>
      </w:r>
      <w:r w:rsidRPr="005B7B90">
        <w:t>во</w:t>
      </w:r>
      <w:r w:rsidRPr="005B7B90">
        <w:rPr>
          <w:spacing w:val="-2"/>
        </w:rPr>
        <w:t>е</w:t>
      </w:r>
      <w:r w:rsidRPr="005B7B90">
        <w:t xml:space="preserve">й </w:t>
      </w:r>
      <w:r w:rsidRPr="005B7B90">
        <w:rPr>
          <w:spacing w:val="4"/>
        </w:rPr>
        <w:t>б</w:t>
      </w:r>
      <w:r w:rsidRPr="005B7B90">
        <w:rPr>
          <w:spacing w:val="-8"/>
        </w:rPr>
        <w:t>у</w:t>
      </w:r>
      <w:r w:rsidRPr="005B7B90">
        <w:rPr>
          <w:spacing w:val="4"/>
        </w:rPr>
        <w:t>д</w:t>
      </w:r>
      <w:r w:rsidRPr="005B7B90">
        <w:rPr>
          <w:spacing w:val="-5"/>
        </w:rPr>
        <w:t>у</w:t>
      </w:r>
      <w:r w:rsidRPr="005B7B90">
        <w:rPr>
          <w:spacing w:val="2"/>
        </w:rPr>
        <w:t>щ</w:t>
      </w:r>
      <w:r w:rsidRPr="005B7B90">
        <w:rPr>
          <w:spacing w:val="-1"/>
        </w:rPr>
        <w:t>е</w:t>
      </w:r>
      <w:r w:rsidRPr="005B7B90">
        <w:t>й профе</w:t>
      </w:r>
      <w:r w:rsidRPr="005B7B90">
        <w:rPr>
          <w:spacing w:val="-2"/>
        </w:rPr>
        <w:t>с</w:t>
      </w:r>
      <w:r w:rsidRPr="005B7B90">
        <w:rPr>
          <w:spacing w:val="-1"/>
        </w:rPr>
        <w:t>с</w:t>
      </w:r>
      <w:r w:rsidRPr="005B7B90">
        <w:t>ии, проявлять к н</w:t>
      </w:r>
      <w:r w:rsidRPr="005B7B90">
        <w:rPr>
          <w:spacing w:val="-1"/>
        </w:rPr>
        <w:t>е</w:t>
      </w:r>
      <w:r w:rsidRPr="005B7B90">
        <w:t>й</w:t>
      </w:r>
      <w:r w:rsidRPr="005B7B90">
        <w:rPr>
          <w:spacing w:val="3"/>
        </w:rPr>
        <w:t xml:space="preserve"> </w:t>
      </w:r>
      <w:r w:rsidRPr="005B7B90">
        <w:rPr>
          <w:spacing w:val="-8"/>
        </w:rPr>
        <w:t>у</w:t>
      </w:r>
      <w:r w:rsidRPr="005B7B90">
        <w:rPr>
          <w:spacing w:val="-1"/>
        </w:rPr>
        <w:t>с</w:t>
      </w:r>
      <w:r w:rsidRPr="005B7B90">
        <w:t>той</w:t>
      </w:r>
      <w:r w:rsidRPr="005B7B90">
        <w:rPr>
          <w:spacing w:val="-1"/>
        </w:rPr>
        <w:t>ч</w:t>
      </w:r>
      <w:r w:rsidRPr="005B7B90">
        <w:t>ив</w:t>
      </w:r>
      <w:r w:rsidRPr="005B7B90">
        <w:rPr>
          <w:spacing w:val="-1"/>
        </w:rPr>
        <w:t>ы</w:t>
      </w:r>
      <w:r w:rsidRPr="005B7B90">
        <w:t>й инт</w:t>
      </w:r>
      <w:r w:rsidRPr="005B7B90">
        <w:rPr>
          <w:spacing w:val="-1"/>
        </w:rPr>
        <w:t>е</w:t>
      </w:r>
      <w:r w:rsidRPr="005B7B90">
        <w:t>р</w:t>
      </w:r>
      <w:r w:rsidRPr="005B7B90">
        <w:rPr>
          <w:spacing w:val="-1"/>
        </w:rPr>
        <w:t>ес</w:t>
      </w:r>
      <w:r w:rsidRPr="005B7B90">
        <w:t>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rPr>
          <w:spacing w:val="-1"/>
        </w:rPr>
        <w:t>O</w:t>
      </w:r>
      <w:r w:rsidRPr="005B7B90">
        <w:t>K</w:t>
      </w:r>
      <w:r w:rsidRPr="005B7B90">
        <w:rPr>
          <w:spacing w:val="30"/>
        </w:rPr>
        <w:t xml:space="preserve"> </w:t>
      </w:r>
      <w:r w:rsidRPr="005B7B90">
        <w:t>2.</w:t>
      </w:r>
      <w:r w:rsidRPr="005B7B90">
        <w:rPr>
          <w:spacing w:val="30"/>
        </w:rPr>
        <w:t xml:space="preserve"> </w:t>
      </w:r>
      <w:r w:rsidRPr="005B7B90">
        <w:t>Орг</w:t>
      </w:r>
      <w:r w:rsidRPr="005B7B90">
        <w:rPr>
          <w:spacing w:val="-2"/>
        </w:rPr>
        <w:t>а</w:t>
      </w:r>
      <w:r w:rsidRPr="005B7B90">
        <w:t>низов</w:t>
      </w:r>
      <w:r w:rsidRPr="005B7B90">
        <w:rPr>
          <w:spacing w:val="-1"/>
        </w:rPr>
        <w:t>ы</w:t>
      </w:r>
      <w:r w:rsidRPr="005B7B90">
        <w:t>в</w:t>
      </w:r>
      <w:r w:rsidRPr="005B7B90">
        <w:rPr>
          <w:spacing w:val="-2"/>
        </w:rPr>
        <w:t>а</w:t>
      </w:r>
      <w:r w:rsidRPr="005B7B90">
        <w:t>ть</w:t>
      </w:r>
      <w:r w:rsidRPr="005B7B90">
        <w:rPr>
          <w:spacing w:val="31"/>
        </w:rPr>
        <w:t xml:space="preserve"> </w:t>
      </w:r>
      <w:r w:rsidRPr="005B7B90">
        <w:rPr>
          <w:spacing w:val="-1"/>
        </w:rPr>
        <w:t>с</w:t>
      </w:r>
      <w:r w:rsidRPr="005B7B90">
        <w:t>об</w:t>
      </w:r>
      <w:r w:rsidRPr="005B7B90">
        <w:rPr>
          <w:spacing w:val="-1"/>
        </w:rPr>
        <w:t>с</w:t>
      </w:r>
      <w:r w:rsidRPr="005B7B90">
        <w:t>тв</w:t>
      </w:r>
      <w:r w:rsidRPr="005B7B90">
        <w:rPr>
          <w:spacing w:val="-2"/>
        </w:rPr>
        <w:t>е</w:t>
      </w:r>
      <w:r w:rsidRPr="005B7B90">
        <w:t>н</w:t>
      </w:r>
      <w:r w:rsidRPr="005B7B90">
        <w:rPr>
          <w:spacing w:val="3"/>
        </w:rPr>
        <w:t>н</w:t>
      </w:r>
      <w:r w:rsidRPr="005B7B90">
        <w:rPr>
          <w:spacing w:val="-5"/>
        </w:rPr>
        <w:t>у</w:t>
      </w:r>
      <w:r w:rsidRPr="005B7B90">
        <w:t>ю</w:t>
      </w:r>
      <w:r w:rsidRPr="005B7B90">
        <w:rPr>
          <w:spacing w:val="31"/>
        </w:rPr>
        <w:t xml:space="preserve"> </w:t>
      </w:r>
      <w:r w:rsidRPr="005B7B90">
        <w:t>д</w:t>
      </w:r>
      <w:r w:rsidRPr="005B7B90">
        <w:rPr>
          <w:spacing w:val="-1"/>
        </w:rPr>
        <w:t>е</w:t>
      </w:r>
      <w:r w:rsidRPr="005B7B90">
        <w:t>ят</w:t>
      </w:r>
      <w:r w:rsidRPr="005B7B90">
        <w:rPr>
          <w:spacing w:val="-1"/>
        </w:rPr>
        <w:t>е</w:t>
      </w:r>
      <w:r w:rsidRPr="005B7B90">
        <w:t>льно</w:t>
      </w:r>
      <w:r w:rsidRPr="005B7B90">
        <w:rPr>
          <w:spacing w:val="-1"/>
        </w:rPr>
        <w:t>с</w:t>
      </w:r>
      <w:r w:rsidRPr="005B7B90">
        <w:t>ть,</w:t>
      </w:r>
      <w:r w:rsidRPr="005B7B90">
        <w:rPr>
          <w:spacing w:val="30"/>
        </w:rPr>
        <w:t xml:space="preserve"> </w:t>
      </w:r>
      <w:r w:rsidRPr="005B7B90">
        <w:t>в</w:t>
      </w:r>
      <w:r w:rsidRPr="005B7B90">
        <w:rPr>
          <w:spacing w:val="-1"/>
        </w:rPr>
        <w:t>ы</w:t>
      </w:r>
      <w:r w:rsidRPr="005B7B90">
        <w:t>б</w:t>
      </w:r>
      <w:r w:rsidRPr="005B7B90">
        <w:rPr>
          <w:spacing w:val="1"/>
        </w:rPr>
        <w:t>и</w:t>
      </w:r>
      <w:r w:rsidRPr="005B7B90">
        <w:t>р</w:t>
      </w:r>
      <w:r w:rsidRPr="005B7B90">
        <w:rPr>
          <w:spacing w:val="-1"/>
        </w:rPr>
        <w:t>а</w:t>
      </w:r>
      <w:r w:rsidRPr="005B7B90">
        <w:t>ть</w:t>
      </w:r>
      <w:r w:rsidRPr="005B7B90">
        <w:rPr>
          <w:spacing w:val="29"/>
        </w:rPr>
        <w:t xml:space="preserve"> </w:t>
      </w:r>
      <w:r w:rsidRPr="005B7B90">
        <w:t>типов</w:t>
      </w:r>
      <w:r w:rsidRPr="005B7B90">
        <w:rPr>
          <w:spacing w:val="-4"/>
        </w:rPr>
        <w:t>ы</w:t>
      </w:r>
      <w:r w:rsidRPr="005B7B90">
        <w:t>е</w:t>
      </w:r>
      <w:r w:rsidRPr="005B7B90">
        <w:rPr>
          <w:spacing w:val="30"/>
        </w:rPr>
        <w:t xml:space="preserve"> </w:t>
      </w:r>
      <w:r w:rsidRPr="005B7B90">
        <w:rPr>
          <w:spacing w:val="-1"/>
        </w:rPr>
        <w:t>ме</w:t>
      </w:r>
      <w:r w:rsidRPr="005B7B90">
        <w:t>тоды</w:t>
      </w:r>
      <w:r w:rsidRPr="005B7B90">
        <w:rPr>
          <w:spacing w:val="30"/>
        </w:rPr>
        <w:t xml:space="preserve"> </w:t>
      </w:r>
      <w:r w:rsidRPr="005B7B90">
        <w:t>и</w:t>
      </w:r>
      <w:r w:rsidRPr="005B7B90">
        <w:rPr>
          <w:spacing w:val="31"/>
        </w:rPr>
        <w:t xml:space="preserve"> </w:t>
      </w:r>
      <w:r w:rsidRPr="005B7B90">
        <w:rPr>
          <w:spacing w:val="-1"/>
        </w:rPr>
        <w:t>с</w:t>
      </w:r>
      <w:r w:rsidRPr="005B7B90">
        <w:t>по</w:t>
      </w:r>
      <w:r w:rsidRPr="005B7B90">
        <w:rPr>
          <w:spacing w:val="-1"/>
        </w:rPr>
        <w:t>с</w:t>
      </w:r>
      <w:r w:rsidRPr="005B7B90">
        <w:t>обы в</w:t>
      </w:r>
      <w:r w:rsidRPr="005B7B90">
        <w:rPr>
          <w:spacing w:val="-1"/>
        </w:rPr>
        <w:t>ы</w:t>
      </w:r>
      <w:r w:rsidRPr="005B7B90">
        <w:t>пол</w:t>
      </w:r>
      <w:r w:rsidRPr="005B7B90">
        <w:rPr>
          <w:spacing w:val="1"/>
        </w:rPr>
        <w:t>н</w:t>
      </w:r>
      <w:r w:rsidRPr="005B7B90">
        <w:rPr>
          <w:spacing w:val="-1"/>
        </w:rPr>
        <w:t>е</w:t>
      </w:r>
      <w:r w:rsidRPr="005B7B90">
        <w:t>ния</w:t>
      </w:r>
      <w:r w:rsidRPr="005B7B90">
        <w:rPr>
          <w:spacing w:val="-3"/>
        </w:rPr>
        <w:t xml:space="preserve"> </w:t>
      </w:r>
      <w:r w:rsidRPr="005B7B90">
        <w:t>профе</w:t>
      </w:r>
      <w:r w:rsidRPr="005B7B90">
        <w:rPr>
          <w:spacing w:val="-2"/>
        </w:rPr>
        <w:t>с</w:t>
      </w:r>
      <w:r w:rsidRPr="005B7B90">
        <w:rPr>
          <w:spacing w:val="-1"/>
        </w:rPr>
        <w:t>с</w:t>
      </w:r>
      <w:r w:rsidRPr="005B7B90">
        <w:t>ион</w:t>
      </w:r>
      <w:r w:rsidRPr="005B7B90">
        <w:rPr>
          <w:spacing w:val="-1"/>
        </w:rPr>
        <w:t>а</w:t>
      </w:r>
      <w:r w:rsidRPr="005B7B90">
        <w:t>льн</w:t>
      </w:r>
      <w:r w:rsidRPr="005B7B90">
        <w:rPr>
          <w:spacing w:val="-3"/>
        </w:rPr>
        <w:t>ы</w:t>
      </w:r>
      <w:r w:rsidRPr="005B7B90">
        <w:t>х</w:t>
      </w:r>
      <w:r w:rsidRPr="005B7B90">
        <w:rPr>
          <w:spacing w:val="2"/>
        </w:rPr>
        <w:t xml:space="preserve"> </w:t>
      </w:r>
      <w:r w:rsidRPr="005B7B90">
        <w:t>з</w:t>
      </w:r>
      <w:r w:rsidRPr="005B7B90">
        <w:rPr>
          <w:spacing w:val="-1"/>
        </w:rPr>
        <w:t>а</w:t>
      </w:r>
      <w:r w:rsidRPr="005B7B90">
        <w:t>д</w:t>
      </w:r>
      <w:r w:rsidRPr="005B7B90">
        <w:rPr>
          <w:spacing w:val="-1"/>
        </w:rPr>
        <w:t>ач</w:t>
      </w:r>
      <w:r w:rsidRPr="005B7B90">
        <w:t>, оц</w:t>
      </w:r>
      <w:r w:rsidRPr="005B7B90">
        <w:rPr>
          <w:spacing w:val="-1"/>
        </w:rPr>
        <w:t>е</w:t>
      </w:r>
      <w:r w:rsidRPr="005B7B90">
        <w:t>нив</w:t>
      </w:r>
      <w:r w:rsidRPr="005B7B90">
        <w:rPr>
          <w:spacing w:val="-4"/>
        </w:rPr>
        <w:t>а</w:t>
      </w:r>
      <w:r w:rsidRPr="005B7B90">
        <w:t xml:space="preserve">ть </w:t>
      </w:r>
      <w:r w:rsidRPr="005B7B90">
        <w:rPr>
          <w:spacing w:val="-2"/>
        </w:rPr>
        <w:t>и</w:t>
      </w:r>
      <w:r w:rsidRPr="005B7B90">
        <w:t>х</w:t>
      </w:r>
      <w:r w:rsidRPr="005B7B90">
        <w:rPr>
          <w:spacing w:val="2"/>
        </w:rPr>
        <w:t xml:space="preserve"> </w:t>
      </w:r>
      <w:r w:rsidRPr="005B7B90">
        <w:t>э</w:t>
      </w:r>
      <w:r w:rsidRPr="005B7B90">
        <w:rPr>
          <w:spacing w:val="-2"/>
        </w:rPr>
        <w:t>ф</w:t>
      </w:r>
      <w:r w:rsidRPr="005B7B90">
        <w:t>фекти</w:t>
      </w:r>
      <w:r w:rsidRPr="005B7B90">
        <w:rPr>
          <w:spacing w:val="-3"/>
        </w:rPr>
        <w:t>в</w:t>
      </w:r>
      <w:r w:rsidRPr="005B7B90">
        <w:t>но</w:t>
      </w:r>
      <w:r w:rsidRPr="005B7B90">
        <w:rPr>
          <w:spacing w:val="-1"/>
        </w:rPr>
        <w:t>с</w:t>
      </w:r>
      <w:r w:rsidRPr="005B7B90">
        <w:t>ть и</w:t>
      </w:r>
      <w:r w:rsidRPr="005B7B90">
        <w:rPr>
          <w:spacing w:val="-2"/>
        </w:rPr>
        <w:t xml:space="preserve"> </w:t>
      </w:r>
      <w:r w:rsidRPr="005B7B90">
        <w:t>к</w:t>
      </w:r>
      <w:r w:rsidRPr="005B7B90">
        <w:rPr>
          <w:spacing w:val="-1"/>
        </w:rPr>
        <w:t>ачес</w:t>
      </w:r>
      <w:r w:rsidRPr="005B7B90">
        <w:t>тво.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OK</w:t>
      </w:r>
      <w:r w:rsidRPr="005B7B90">
        <w:rPr>
          <w:spacing w:val="51"/>
        </w:rPr>
        <w:t xml:space="preserve"> </w:t>
      </w:r>
      <w:r w:rsidRPr="005B7B90">
        <w:t>3.</w:t>
      </w:r>
      <w:r w:rsidRPr="005B7B90">
        <w:rPr>
          <w:spacing w:val="52"/>
        </w:rPr>
        <w:t xml:space="preserve"> </w:t>
      </w:r>
      <w:r w:rsidRPr="005B7B90">
        <w:t>Прини</w:t>
      </w:r>
      <w:r w:rsidRPr="005B7B90">
        <w:rPr>
          <w:spacing w:val="-1"/>
        </w:rPr>
        <w:t>ма</w:t>
      </w:r>
      <w:r w:rsidRPr="005B7B90">
        <w:t>ть</w:t>
      </w:r>
      <w:r w:rsidRPr="005B7B90">
        <w:rPr>
          <w:spacing w:val="53"/>
        </w:rPr>
        <w:t xml:space="preserve"> </w:t>
      </w:r>
      <w:r w:rsidRPr="005B7B90">
        <w:t>р</w:t>
      </w:r>
      <w:r w:rsidRPr="005B7B90">
        <w:rPr>
          <w:spacing w:val="-1"/>
        </w:rPr>
        <w:t>е</w:t>
      </w:r>
      <w:r w:rsidRPr="005B7B90">
        <w:t>ш</w:t>
      </w:r>
      <w:r w:rsidRPr="005B7B90">
        <w:rPr>
          <w:spacing w:val="-1"/>
        </w:rPr>
        <w:t>е</w:t>
      </w:r>
      <w:r w:rsidRPr="005B7B90">
        <w:t>ния</w:t>
      </w:r>
      <w:r w:rsidRPr="005B7B90">
        <w:rPr>
          <w:spacing w:val="52"/>
        </w:rPr>
        <w:t xml:space="preserve"> </w:t>
      </w:r>
      <w:r w:rsidRPr="005B7B90">
        <w:t>в</w:t>
      </w:r>
      <w:r w:rsidRPr="005B7B90">
        <w:rPr>
          <w:spacing w:val="52"/>
        </w:rPr>
        <w:t xml:space="preserve"> </w:t>
      </w:r>
      <w:r w:rsidRPr="005B7B90">
        <w:rPr>
          <w:spacing w:val="-1"/>
        </w:rPr>
        <w:t>с</w:t>
      </w:r>
      <w:r w:rsidRPr="005B7B90">
        <w:t>т</w:t>
      </w:r>
      <w:r w:rsidRPr="005B7B90">
        <w:rPr>
          <w:spacing w:val="-1"/>
        </w:rPr>
        <w:t>а</w:t>
      </w:r>
      <w:r w:rsidRPr="005B7B90">
        <w:t>нд</w:t>
      </w:r>
      <w:r w:rsidRPr="005B7B90">
        <w:rPr>
          <w:spacing w:val="-1"/>
        </w:rPr>
        <w:t>а</w:t>
      </w:r>
      <w:r w:rsidRPr="005B7B90">
        <w:t>рт</w:t>
      </w:r>
      <w:r w:rsidRPr="005B7B90">
        <w:rPr>
          <w:spacing w:val="1"/>
        </w:rPr>
        <w:t>н</w:t>
      </w:r>
      <w:r w:rsidRPr="005B7B90">
        <w:t>ых</w:t>
      </w:r>
      <w:r w:rsidRPr="005B7B90">
        <w:rPr>
          <w:spacing w:val="54"/>
        </w:rPr>
        <w:t xml:space="preserve"> </w:t>
      </w:r>
      <w:r w:rsidRPr="005B7B90">
        <w:t>и</w:t>
      </w:r>
      <w:r w:rsidRPr="005B7B90">
        <w:rPr>
          <w:spacing w:val="51"/>
        </w:rPr>
        <w:t xml:space="preserve"> </w:t>
      </w:r>
      <w:r w:rsidRPr="005B7B90">
        <w:t>н</w:t>
      </w:r>
      <w:r w:rsidRPr="005B7B90">
        <w:rPr>
          <w:spacing w:val="-1"/>
        </w:rPr>
        <w:t>ес</w:t>
      </w:r>
      <w:r w:rsidRPr="005B7B90">
        <w:t>т</w:t>
      </w:r>
      <w:r w:rsidRPr="005B7B90">
        <w:rPr>
          <w:spacing w:val="-1"/>
        </w:rPr>
        <w:t>а</w:t>
      </w:r>
      <w:r w:rsidRPr="005B7B90">
        <w:t>нд</w:t>
      </w:r>
      <w:r w:rsidRPr="005B7B90">
        <w:rPr>
          <w:spacing w:val="-1"/>
        </w:rPr>
        <w:t>а</w:t>
      </w:r>
      <w:r w:rsidRPr="005B7B90">
        <w:t>рт</w:t>
      </w:r>
      <w:r w:rsidRPr="005B7B90">
        <w:rPr>
          <w:spacing w:val="1"/>
        </w:rPr>
        <w:t>н</w:t>
      </w:r>
      <w:r w:rsidRPr="005B7B90">
        <w:t>ых</w:t>
      </w:r>
      <w:r w:rsidRPr="005B7B90">
        <w:rPr>
          <w:spacing w:val="54"/>
        </w:rPr>
        <w:t xml:space="preserve"> </w:t>
      </w:r>
      <w:r w:rsidRPr="005B7B90">
        <w:rPr>
          <w:spacing w:val="-1"/>
        </w:rPr>
        <w:t>с</w:t>
      </w:r>
      <w:r w:rsidRPr="005B7B90">
        <w:t>и</w:t>
      </w:r>
      <w:r w:rsidRPr="005B7B90">
        <w:rPr>
          <w:spacing w:val="2"/>
        </w:rPr>
        <w:t>т</w:t>
      </w:r>
      <w:r w:rsidRPr="005B7B90">
        <w:rPr>
          <w:spacing w:val="-8"/>
        </w:rPr>
        <w:t>у</w:t>
      </w:r>
      <w:r w:rsidRPr="005B7B90">
        <w:rPr>
          <w:spacing w:val="1"/>
        </w:rPr>
        <w:t>а</w:t>
      </w:r>
      <w:r w:rsidRPr="005B7B90">
        <w:t>ци</w:t>
      </w:r>
      <w:r w:rsidRPr="005B7B90">
        <w:rPr>
          <w:spacing w:val="-3"/>
        </w:rPr>
        <w:t>я</w:t>
      </w:r>
      <w:r w:rsidRPr="005B7B90">
        <w:t>х</w:t>
      </w:r>
      <w:r w:rsidRPr="005B7B90">
        <w:rPr>
          <w:spacing w:val="54"/>
        </w:rPr>
        <w:t xml:space="preserve"> </w:t>
      </w:r>
      <w:r w:rsidRPr="005B7B90">
        <w:t>и</w:t>
      </w:r>
      <w:r w:rsidRPr="005B7B90">
        <w:rPr>
          <w:spacing w:val="53"/>
        </w:rPr>
        <w:t xml:space="preserve"> </w:t>
      </w:r>
      <w:r w:rsidRPr="005B7B90">
        <w:t>н</w:t>
      </w:r>
      <w:r w:rsidRPr="005B7B90">
        <w:rPr>
          <w:spacing w:val="-1"/>
        </w:rPr>
        <w:t>ес</w:t>
      </w:r>
      <w:r w:rsidRPr="005B7B90">
        <w:t>ти</w:t>
      </w:r>
      <w:r w:rsidRPr="005B7B90">
        <w:rPr>
          <w:spacing w:val="51"/>
        </w:rPr>
        <w:t xml:space="preserve"> </w:t>
      </w:r>
      <w:r w:rsidRPr="005B7B90">
        <w:t>за</w:t>
      </w:r>
      <w:r w:rsidRPr="005B7B90">
        <w:rPr>
          <w:spacing w:val="51"/>
        </w:rPr>
        <w:t xml:space="preserve"> </w:t>
      </w:r>
      <w:r w:rsidRPr="005B7B90">
        <w:t>н</w:t>
      </w:r>
      <w:r w:rsidRPr="005B7B90">
        <w:rPr>
          <w:spacing w:val="-2"/>
        </w:rPr>
        <w:t>и</w:t>
      </w:r>
      <w:r w:rsidRPr="005B7B90">
        <w:t>х отв</w:t>
      </w:r>
      <w:r w:rsidRPr="005B7B90">
        <w:rPr>
          <w:spacing w:val="-1"/>
        </w:rPr>
        <w:t>е</w:t>
      </w:r>
      <w:r w:rsidRPr="005B7B90">
        <w:t>т</w:t>
      </w:r>
      <w:r w:rsidRPr="005B7B90">
        <w:rPr>
          <w:spacing w:val="-1"/>
        </w:rPr>
        <w:t>с</w:t>
      </w:r>
      <w:r w:rsidRPr="005B7B90">
        <w:t>тв</w:t>
      </w:r>
      <w:r w:rsidRPr="005B7B90">
        <w:rPr>
          <w:spacing w:val="-2"/>
        </w:rPr>
        <w:t>е</w:t>
      </w:r>
      <w:r w:rsidRPr="005B7B90">
        <w:t>нно</w:t>
      </w:r>
      <w:r w:rsidRPr="005B7B90">
        <w:rPr>
          <w:spacing w:val="-1"/>
        </w:rPr>
        <w:t>с</w:t>
      </w:r>
      <w:r w:rsidRPr="005B7B90">
        <w:t>ть.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OK</w:t>
      </w:r>
      <w:r w:rsidRPr="005B7B90">
        <w:rPr>
          <w:spacing w:val="6"/>
        </w:rPr>
        <w:t xml:space="preserve"> </w:t>
      </w:r>
      <w:r w:rsidRPr="005B7B90">
        <w:t>4.</w:t>
      </w:r>
      <w:r w:rsidRPr="005B7B90">
        <w:rPr>
          <w:spacing w:val="6"/>
        </w:rPr>
        <w:t xml:space="preserve"> </w:t>
      </w:r>
      <w:r w:rsidRPr="005B7B90">
        <w:t>О</w:t>
      </w:r>
      <w:r w:rsidRPr="005B7B90">
        <w:rPr>
          <w:spacing w:val="3"/>
        </w:rPr>
        <w:t>с</w:t>
      </w:r>
      <w:r w:rsidRPr="005B7B90">
        <w:rPr>
          <w:spacing w:val="-5"/>
        </w:rPr>
        <w:t>у</w:t>
      </w:r>
      <w:r w:rsidRPr="005B7B90">
        <w:t>щ</w:t>
      </w:r>
      <w:r w:rsidRPr="005B7B90">
        <w:rPr>
          <w:spacing w:val="1"/>
        </w:rPr>
        <w:t>е</w:t>
      </w:r>
      <w:r w:rsidRPr="005B7B90">
        <w:rPr>
          <w:spacing w:val="-1"/>
        </w:rPr>
        <w:t>с</w:t>
      </w:r>
      <w:r w:rsidRPr="005B7B90">
        <w:t>твлять</w:t>
      </w:r>
      <w:r w:rsidRPr="005B7B90">
        <w:rPr>
          <w:spacing w:val="8"/>
        </w:rPr>
        <w:t xml:space="preserve"> </w:t>
      </w:r>
      <w:r w:rsidRPr="005B7B90">
        <w:t>п</w:t>
      </w:r>
      <w:r w:rsidRPr="005B7B90">
        <w:rPr>
          <w:spacing w:val="-3"/>
        </w:rPr>
        <w:t>о</w:t>
      </w:r>
      <w:r w:rsidRPr="005B7B90">
        <w:t>и</w:t>
      </w:r>
      <w:r w:rsidRPr="005B7B90">
        <w:rPr>
          <w:spacing w:val="-1"/>
        </w:rPr>
        <w:t>с</w:t>
      </w:r>
      <w:r w:rsidRPr="005B7B90">
        <w:t>к</w:t>
      </w:r>
      <w:r w:rsidRPr="005B7B90">
        <w:rPr>
          <w:spacing w:val="7"/>
        </w:rPr>
        <w:t xml:space="preserve"> </w:t>
      </w:r>
      <w:r w:rsidRPr="005B7B90">
        <w:t>и</w:t>
      </w:r>
      <w:r w:rsidRPr="005B7B90">
        <w:rPr>
          <w:spacing w:val="5"/>
        </w:rPr>
        <w:t xml:space="preserve"> </w:t>
      </w:r>
      <w:r w:rsidRPr="005B7B90">
        <w:t>и</w:t>
      </w:r>
      <w:r w:rsidRPr="005B7B90">
        <w:rPr>
          <w:spacing w:val="-1"/>
        </w:rPr>
        <w:t>с</w:t>
      </w:r>
      <w:r w:rsidRPr="005B7B90">
        <w:t>пол</w:t>
      </w:r>
      <w:r w:rsidRPr="005B7B90">
        <w:rPr>
          <w:spacing w:val="-2"/>
        </w:rPr>
        <w:t>ь</w:t>
      </w:r>
      <w:r w:rsidRPr="005B7B90">
        <w:t>зов</w:t>
      </w:r>
      <w:r w:rsidRPr="005B7B90">
        <w:rPr>
          <w:spacing w:val="-2"/>
        </w:rPr>
        <w:t>а</w:t>
      </w:r>
      <w:r w:rsidRPr="005B7B90">
        <w:t>ние</w:t>
      </w:r>
      <w:r w:rsidRPr="005B7B90">
        <w:rPr>
          <w:spacing w:val="6"/>
        </w:rPr>
        <w:t xml:space="preserve"> </w:t>
      </w:r>
      <w:r w:rsidRPr="005B7B90">
        <w:rPr>
          <w:spacing w:val="-2"/>
        </w:rPr>
        <w:t>ин</w:t>
      </w:r>
      <w:r w:rsidRPr="005B7B90">
        <w:t>форм</w:t>
      </w:r>
      <w:r w:rsidRPr="005B7B90">
        <w:rPr>
          <w:spacing w:val="-2"/>
        </w:rPr>
        <w:t>а</w:t>
      </w:r>
      <w:r w:rsidRPr="005B7B90">
        <w:t>ции,</w:t>
      </w:r>
      <w:r w:rsidRPr="005B7B90">
        <w:rPr>
          <w:spacing w:val="4"/>
        </w:rPr>
        <w:t xml:space="preserve"> </w:t>
      </w:r>
      <w:r w:rsidRPr="005B7B90">
        <w:t>н</w:t>
      </w:r>
      <w:r w:rsidRPr="005B7B90">
        <w:rPr>
          <w:spacing w:val="-1"/>
        </w:rPr>
        <w:t>е</w:t>
      </w:r>
      <w:r w:rsidRPr="005B7B90">
        <w:t>об</w:t>
      </w:r>
      <w:r w:rsidRPr="005B7B90">
        <w:rPr>
          <w:spacing w:val="2"/>
        </w:rPr>
        <w:t>х</w:t>
      </w:r>
      <w:r w:rsidRPr="005B7B90">
        <w:t>о</w:t>
      </w:r>
      <w:r w:rsidRPr="005B7B90">
        <w:rPr>
          <w:spacing w:val="-3"/>
        </w:rPr>
        <w:t>д</w:t>
      </w:r>
      <w:r w:rsidRPr="005B7B90">
        <w:t>и</w:t>
      </w:r>
      <w:r w:rsidRPr="005B7B90">
        <w:rPr>
          <w:spacing w:val="-1"/>
        </w:rPr>
        <w:t>м</w:t>
      </w:r>
      <w:r w:rsidRPr="005B7B90">
        <w:rPr>
          <w:spacing w:val="-3"/>
        </w:rPr>
        <w:t>о</w:t>
      </w:r>
      <w:r w:rsidRPr="005B7B90">
        <w:t>й</w:t>
      </w:r>
      <w:r w:rsidRPr="005B7B90">
        <w:rPr>
          <w:spacing w:val="7"/>
        </w:rPr>
        <w:t xml:space="preserve"> </w:t>
      </w:r>
      <w:r w:rsidRPr="005B7B90">
        <w:t>для</w:t>
      </w:r>
      <w:r w:rsidRPr="005B7B90">
        <w:rPr>
          <w:spacing w:val="7"/>
        </w:rPr>
        <w:t xml:space="preserve"> </w:t>
      </w:r>
      <w:r w:rsidRPr="005B7B90">
        <w:t>эффе</w:t>
      </w:r>
      <w:r w:rsidRPr="005B7B90">
        <w:rPr>
          <w:spacing w:val="-2"/>
        </w:rPr>
        <w:t>к</w:t>
      </w:r>
      <w:r w:rsidRPr="005B7B90">
        <w:t>тивного в</w:t>
      </w:r>
      <w:r w:rsidRPr="005B7B90">
        <w:rPr>
          <w:spacing w:val="-1"/>
        </w:rPr>
        <w:t>ы</w:t>
      </w:r>
      <w:r w:rsidRPr="005B7B90">
        <w:t>пол</w:t>
      </w:r>
      <w:r w:rsidRPr="005B7B90">
        <w:rPr>
          <w:spacing w:val="1"/>
        </w:rPr>
        <w:t>н</w:t>
      </w:r>
      <w:r w:rsidRPr="005B7B90">
        <w:rPr>
          <w:spacing w:val="-1"/>
        </w:rPr>
        <w:t>е</w:t>
      </w:r>
      <w:r w:rsidRPr="005B7B90">
        <w:t>ния</w:t>
      </w:r>
      <w:r w:rsidRPr="005B7B90">
        <w:rPr>
          <w:spacing w:val="-3"/>
        </w:rPr>
        <w:t xml:space="preserve"> </w:t>
      </w:r>
      <w:r w:rsidRPr="005B7B90">
        <w:t>профе</w:t>
      </w:r>
      <w:r w:rsidRPr="005B7B90">
        <w:rPr>
          <w:spacing w:val="-2"/>
        </w:rPr>
        <w:t>с</w:t>
      </w:r>
      <w:r w:rsidRPr="005B7B90">
        <w:rPr>
          <w:spacing w:val="-1"/>
        </w:rPr>
        <w:t>с</w:t>
      </w:r>
      <w:r w:rsidRPr="005B7B90">
        <w:t>ион</w:t>
      </w:r>
      <w:r w:rsidRPr="005B7B90">
        <w:rPr>
          <w:spacing w:val="-1"/>
        </w:rPr>
        <w:t>а</w:t>
      </w:r>
      <w:r w:rsidRPr="005B7B90">
        <w:t>льн</w:t>
      </w:r>
      <w:r w:rsidRPr="005B7B90">
        <w:rPr>
          <w:spacing w:val="-3"/>
        </w:rPr>
        <w:t>ы</w:t>
      </w:r>
      <w:r w:rsidRPr="005B7B90">
        <w:t>х</w:t>
      </w:r>
      <w:r w:rsidRPr="005B7B90">
        <w:rPr>
          <w:spacing w:val="2"/>
        </w:rPr>
        <w:t xml:space="preserve"> </w:t>
      </w:r>
      <w:r w:rsidRPr="005B7B90">
        <w:t>з</w:t>
      </w:r>
      <w:r w:rsidRPr="005B7B90">
        <w:rPr>
          <w:spacing w:val="-1"/>
        </w:rPr>
        <w:t>а</w:t>
      </w:r>
      <w:r w:rsidRPr="005B7B90">
        <w:t>д</w:t>
      </w:r>
      <w:r w:rsidRPr="005B7B90">
        <w:rPr>
          <w:spacing w:val="-1"/>
        </w:rPr>
        <w:t>ач</w:t>
      </w:r>
      <w:r w:rsidRPr="005B7B90">
        <w:t>, профе</w:t>
      </w:r>
      <w:r w:rsidRPr="005B7B90">
        <w:rPr>
          <w:spacing w:val="-2"/>
        </w:rPr>
        <w:t>с</w:t>
      </w:r>
      <w:r w:rsidRPr="005B7B90">
        <w:rPr>
          <w:spacing w:val="-1"/>
        </w:rPr>
        <w:t>с</w:t>
      </w:r>
      <w:r w:rsidRPr="005B7B90">
        <w:t>ион</w:t>
      </w:r>
      <w:r w:rsidRPr="005B7B90">
        <w:rPr>
          <w:spacing w:val="-1"/>
        </w:rPr>
        <w:t>а</w:t>
      </w:r>
      <w:r w:rsidRPr="005B7B90">
        <w:t>л</w:t>
      </w:r>
      <w:r w:rsidRPr="005B7B90">
        <w:rPr>
          <w:spacing w:val="-2"/>
        </w:rPr>
        <w:t>ь</w:t>
      </w:r>
      <w:r w:rsidRPr="005B7B90">
        <w:t xml:space="preserve">ного и </w:t>
      </w:r>
      <w:r w:rsidRPr="005B7B90">
        <w:rPr>
          <w:spacing w:val="-3"/>
        </w:rPr>
        <w:t>л</w:t>
      </w:r>
      <w:r w:rsidRPr="005B7B90">
        <w:t>и</w:t>
      </w:r>
      <w:r w:rsidRPr="005B7B90">
        <w:rPr>
          <w:spacing w:val="-1"/>
        </w:rPr>
        <w:t>ч</w:t>
      </w:r>
      <w:r w:rsidRPr="005B7B90">
        <w:t>но</w:t>
      </w:r>
      <w:r w:rsidRPr="005B7B90">
        <w:rPr>
          <w:spacing w:val="-1"/>
        </w:rPr>
        <w:t>с</w:t>
      </w:r>
      <w:r w:rsidRPr="005B7B90">
        <w:t>т</w:t>
      </w:r>
      <w:r w:rsidRPr="005B7B90">
        <w:rPr>
          <w:spacing w:val="-2"/>
        </w:rPr>
        <w:t>н</w:t>
      </w:r>
      <w:r w:rsidRPr="005B7B90">
        <w:t>ого р</w:t>
      </w:r>
      <w:r w:rsidRPr="005B7B90">
        <w:rPr>
          <w:spacing w:val="-1"/>
        </w:rPr>
        <w:t>а</w:t>
      </w:r>
      <w:r w:rsidRPr="005B7B90">
        <w:t>звития.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OK</w:t>
      </w:r>
      <w:r w:rsidRPr="005B7B90">
        <w:rPr>
          <w:spacing w:val="8"/>
        </w:rPr>
        <w:t xml:space="preserve"> </w:t>
      </w:r>
      <w:r w:rsidRPr="005B7B90">
        <w:t>5.</w:t>
      </w:r>
      <w:r w:rsidRPr="005B7B90">
        <w:rPr>
          <w:spacing w:val="9"/>
        </w:rPr>
        <w:t xml:space="preserve"> </w:t>
      </w:r>
      <w:r w:rsidRPr="005B7B90">
        <w:t>И</w:t>
      </w:r>
      <w:r w:rsidRPr="005B7B90">
        <w:rPr>
          <w:spacing w:val="-2"/>
        </w:rPr>
        <w:t>с</w:t>
      </w:r>
      <w:r w:rsidRPr="005B7B90">
        <w:t>пользов</w:t>
      </w:r>
      <w:r w:rsidRPr="005B7B90">
        <w:rPr>
          <w:spacing w:val="-2"/>
        </w:rPr>
        <w:t>а</w:t>
      </w:r>
      <w:r w:rsidRPr="005B7B90">
        <w:t>ть</w:t>
      </w:r>
      <w:r w:rsidRPr="005B7B90">
        <w:rPr>
          <w:spacing w:val="7"/>
        </w:rPr>
        <w:t xml:space="preserve"> </w:t>
      </w:r>
      <w:r w:rsidRPr="005B7B90">
        <w:t>и</w:t>
      </w:r>
      <w:r w:rsidRPr="005B7B90">
        <w:rPr>
          <w:spacing w:val="-2"/>
        </w:rPr>
        <w:t>н</w:t>
      </w:r>
      <w:r w:rsidRPr="005B7B90">
        <w:t>форм</w:t>
      </w:r>
      <w:r w:rsidRPr="005B7B90">
        <w:rPr>
          <w:spacing w:val="-2"/>
        </w:rPr>
        <w:t>а</w:t>
      </w:r>
      <w:r w:rsidRPr="005B7B90">
        <w:t>ционн</w:t>
      </w:r>
      <w:r w:rsidRPr="005B7B90">
        <w:rPr>
          <w:spacing w:val="3"/>
        </w:rPr>
        <w:t>о</w:t>
      </w:r>
      <w:r w:rsidRPr="005B7B90">
        <w:rPr>
          <w:spacing w:val="-4"/>
        </w:rPr>
        <w:t>-</w:t>
      </w:r>
      <w:r w:rsidRPr="005B7B90">
        <w:t>ко</w:t>
      </w:r>
      <w:r w:rsidRPr="005B7B90">
        <w:rPr>
          <w:spacing w:val="-1"/>
        </w:rPr>
        <w:t>м</w:t>
      </w:r>
      <w:r w:rsidRPr="005B7B90">
        <w:rPr>
          <w:spacing w:val="1"/>
        </w:rPr>
        <w:t>м</w:t>
      </w:r>
      <w:r w:rsidRPr="005B7B90">
        <w:rPr>
          <w:spacing w:val="-5"/>
        </w:rPr>
        <w:t>у</w:t>
      </w:r>
      <w:r w:rsidRPr="005B7B90">
        <w:t>ник</w:t>
      </w:r>
      <w:r w:rsidRPr="005B7B90">
        <w:rPr>
          <w:spacing w:val="-1"/>
        </w:rPr>
        <w:t>а</w:t>
      </w:r>
      <w:r w:rsidRPr="005B7B90">
        <w:t>цио</w:t>
      </w:r>
      <w:r w:rsidRPr="005B7B90">
        <w:rPr>
          <w:spacing w:val="-2"/>
        </w:rPr>
        <w:t>н</w:t>
      </w:r>
      <w:r w:rsidRPr="005B7B90">
        <w:t>ные</w:t>
      </w:r>
      <w:r w:rsidRPr="005B7B90">
        <w:rPr>
          <w:spacing w:val="7"/>
        </w:rPr>
        <w:t xml:space="preserve"> </w:t>
      </w:r>
      <w:r w:rsidRPr="005B7B90">
        <w:t>т</w:t>
      </w:r>
      <w:r w:rsidRPr="005B7B90">
        <w:rPr>
          <w:spacing w:val="-1"/>
        </w:rPr>
        <w:t>е</w:t>
      </w:r>
      <w:r w:rsidRPr="005B7B90">
        <w:t>хноло</w:t>
      </w:r>
      <w:r w:rsidRPr="005B7B90">
        <w:rPr>
          <w:spacing w:val="-3"/>
        </w:rPr>
        <w:t>г</w:t>
      </w:r>
      <w:r w:rsidRPr="005B7B90">
        <w:t>ии</w:t>
      </w:r>
      <w:r w:rsidRPr="005B7B90">
        <w:rPr>
          <w:spacing w:val="7"/>
        </w:rPr>
        <w:t xml:space="preserve"> </w:t>
      </w:r>
      <w:r w:rsidRPr="005B7B90">
        <w:t>в</w:t>
      </w:r>
      <w:r w:rsidRPr="005B7B90">
        <w:rPr>
          <w:spacing w:val="8"/>
        </w:rPr>
        <w:t xml:space="preserve"> </w:t>
      </w:r>
      <w:r w:rsidRPr="005B7B90">
        <w:t>профе</w:t>
      </w:r>
      <w:r w:rsidRPr="005B7B90">
        <w:rPr>
          <w:spacing w:val="-2"/>
        </w:rPr>
        <w:t>с</w:t>
      </w:r>
      <w:r w:rsidRPr="005B7B90">
        <w:rPr>
          <w:spacing w:val="-1"/>
        </w:rPr>
        <w:t>с</w:t>
      </w:r>
      <w:r w:rsidRPr="005B7B90">
        <w:t>ион</w:t>
      </w:r>
      <w:r w:rsidRPr="005B7B90">
        <w:rPr>
          <w:spacing w:val="-1"/>
        </w:rPr>
        <w:t>а</w:t>
      </w:r>
      <w:r w:rsidRPr="005B7B90">
        <w:t>льн</w:t>
      </w:r>
      <w:r w:rsidRPr="005B7B90">
        <w:rPr>
          <w:spacing w:val="-3"/>
        </w:rPr>
        <w:t>о</w:t>
      </w:r>
      <w:r w:rsidRPr="005B7B90">
        <w:t>й д</w:t>
      </w:r>
      <w:r w:rsidRPr="005B7B90">
        <w:rPr>
          <w:spacing w:val="-1"/>
        </w:rPr>
        <w:t>е</w:t>
      </w:r>
      <w:r w:rsidRPr="005B7B90">
        <w:t>ят</w:t>
      </w:r>
      <w:r w:rsidRPr="005B7B90">
        <w:rPr>
          <w:spacing w:val="-1"/>
        </w:rPr>
        <w:t>е</w:t>
      </w:r>
      <w:r w:rsidRPr="005B7B90">
        <w:t>льно</w:t>
      </w:r>
      <w:r w:rsidRPr="005B7B90">
        <w:rPr>
          <w:spacing w:val="-1"/>
        </w:rPr>
        <w:t>с</w:t>
      </w:r>
      <w:r w:rsidRPr="005B7B90">
        <w:t>ти.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OK</w:t>
      </w:r>
      <w:r w:rsidRPr="005B7B90">
        <w:rPr>
          <w:spacing w:val="6"/>
        </w:rPr>
        <w:t xml:space="preserve"> </w:t>
      </w:r>
      <w:r w:rsidRPr="005B7B90">
        <w:t>6.</w:t>
      </w:r>
      <w:r w:rsidRPr="005B7B90">
        <w:rPr>
          <w:spacing w:val="6"/>
        </w:rPr>
        <w:t xml:space="preserve"> </w:t>
      </w:r>
      <w:r w:rsidRPr="005B7B90">
        <w:t>Р</w:t>
      </w:r>
      <w:r w:rsidRPr="005B7B90">
        <w:rPr>
          <w:spacing w:val="-1"/>
        </w:rPr>
        <w:t>а</w:t>
      </w:r>
      <w:r w:rsidRPr="005B7B90">
        <w:t>бо</w:t>
      </w:r>
      <w:r w:rsidRPr="005B7B90">
        <w:rPr>
          <w:spacing w:val="1"/>
        </w:rPr>
        <w:t>т</w:t>
      </w:r>
      <w:r w:rsidRPr="005B7B90">
        <w:rPr>
          <w:spacing w:val="-1"/>
        </w:rPr>
        <w:t>а</w:t>
      </w:r>
      <w:r w:rsidRPr="005B7B90">
        <w:t>ть</w:t>
      </w:r>
      <w:r w:rsidRPr="005B7B90">
        <w:rPr>
          <w:spacing w:val="5"/>
        </w:rPr>
        <w:t xml:space="preserve"> </w:t>
      </w:r>
      <w:r w:rsidRPr="005B7B90">
        <w:t>в</w:t>
      </w:r>
      <w:r w:rsidRPr="005B7B90">
        <w:rPr>
          <w:spacing w:val="6"/>
        </w:rPr>
        <w:t xml:space="preserve"> </w:t>
      </w:r>
      <w:r w:rsidRPr="005B7B90">
        <w:rPr>
          <w:spacing w:val="-2"/>
        </w:rPr>
        <w:t>к</w:t>
      </w:r>
      <w:r w:rsidRPr="005B7B90">
        <w:t>оллектив</w:t>
      </w:r>
      <w:r w:rsidRPr="005B7B90">
        <w:rPr>
          <w:spacing w:val="-2"/>
        </w:rPr>
        <w:t>е</w:t>
      </w:r>
      <w:r w:rsidRPr="005B7B90">
        <w:t>,</w:t>
      </w:r>
      <w:r w:rsidRPr="005B7B90">
        <w:rPr>
          <w:spacing w:val="6"/>
        </w:rPr>
        <w:t xml:space="preserve"> </w:t>
      </w:r>
      <w:r w:rsidRPr="005B7B90">
        <w:t>эффе</w:t>
      </w:r>
      <w:r w:rsidRPr="005B7B90">
        <w:rPr>
          <w:spacing w:val="-2"/>
        </w:rPr>
        <w:t>к</w:t>
      </w:r>
      <w:r w:rsidRPr="005B7B90">
        <w:t>тив</w:t>
      </w:r>
      <w:r w:rsidRPr="005B7B90">
        <w:rPr>
          <w:spacing w:val="-2"/>
        </w:rPr>
        <w:t>н</w:t>
      </w:r>
      <w:r w:rsidRPr="005B7B90">
        <w:t>о</w:t>
      </w:r>
      <w:r w:rsidRPr="005B7B90">
        <w:rPr>
          <w:spacing w:val="6"/>
        </w:rPr>
        <w:t xml:space="preserve"> </w:t>
      </w:r>
      <w:r w:rsidRPr="005B7B90">
        <w:t>общ</w:t>
      </w:r>
      <w:r w:rsidRPr="005B7B90">
        <w:rPr>
          <w:spacing w:val="-1"/>
        </w:rPr>
        <w:t>а</w:t>
      </w:r>
      <w:r w:rsidRPr="005B7B90">
        <w:t>ть</w:t>
      </w:r>
      <w:r w:rsidRPr="005B7B90">
        <w:rPr>
          <w:spacing w:val="-1"/>
        </w:rPr>
        <w:t>с</w:t>
      </w:r>
      <w:r w:rsidRPr="005B7B90">
        <w:t>я</w:t>
      </w:r>
      <w:r w:rsidRPr="005B7B90">
        <w:rPr>
          <w:spacing w:val="6"/>
        </w:rPr>
        <w:t xml:space="preserve"> </w:t>
      </w:r>
      <w:r w:rsidRPr="005B7B90">
        <w:t>с</w:t>
      </w:r>
      <w:r w:rsidRPr="005B7B90">
        <w:rPr>
          <w:spacing w:val="6"/>
        </w:rPr>
        <w:t xml:space="preserve"> </w:t>
      </w:r>
      <w:r w:rsidRPr="005B7B90">
        <w:t>к</w:t>
      </w:r>
      <w:r w:rsidRPr="005B7B90">
        <w:rPr>
          <w:spacing w:val="-3"/>
        </w:rPr>
        <w:t>о</w:t>
      </w:r>
      <w:r w:rsidRPr="005B7B90">
        <w:t>ллег</w:t>
      </w:r>
      <w:r w:rsidRPr="005B7B90">
        <w:rPr>
          <w:spacing w:val="-2"/>
        </w:rPr>
        <w:t>а</w:t>
      </w:r>
      <w:r w:rsidRPr="005B7B90">
        <w:rPr>
          <w:spacing w:val="-1"/>
        </w:rPr>
        <w:t>м</w:t>
      </w:r>
      <w:r w:rsidRPr="005B7B90">
        <w:t>и,</w:t>
      </w:r>
      <w:r w:rsidRPr="005B7B90">
        <w:rPr>
          <w:spacing w:val="6"/>
        </w:rPr>
        <w:t xml:space="preserve"> </w:t>
      </w:r>
      <w:r w:rsidRPr="005B7B90">
        <w:rPr>
          <w:spacing w:val="2"/>
        </w:rPr>
        <w:t>р</w:t>
      </w:r>
      <w:r w:rsidRPr="005B7B90">
        <w:rPr>
          <w:spacing w:val="-8"/>
        </w:rPr>
        <w:t>у</w:t>
      </w:r>
      <w:r w:rsidRPr="005B7B90">
        <w:t>к</w:t>
      </w:r>
      <w:r w:rsidRPr="005B7B90">
        <w:rPr>
          <w:spacing w:val="2"/>
        </w:rPr>
        <w:t>о</w:t>
      </w:r>
      <w:r w:rsidRPr="005B7B90">
        <w:t>вод</w:t>
      </w:r>
      <w:r w:rsidRPr="005B7B90">
        <w:rPr>
          <w:spacing w:val="-2"/>
        </w:rPr>
        <w:t>с</w:t>
      </w:r>
      <w:r w:rsidRPr="005B7B90">
        <w:t>тво</w:t>
      </w:r>
      <w:r w:rsidRPr="005B7B90">
        <w:rPr>
          <w:spacing w:val="-2"/>
        </w:rPr>
        <w:t>м</w:t>
      </w:r>
      <w:r w:rsidRPr="005B7B90">
        <w:t>, потр</w:t>
      </w:r>
      <w:r w:rsidRPr="005B7B90">
        <w:rPr>
          <w:spacing w:val="-1"/>
        </w:rPr>
        <w:t>е</w:t>
      </w:r>
      <w:r w:rsidRPr="005B7B90">
        <w:t>б</w:t>
      </w:r>
      <w:r w:rsidRPr="005B7B90">
        <w:rPr>
          <w:spacing w:val="1"/>
        </w:rPr>
        <w:t>и</w:t>
      </w:r>
      <w:r w:rsidRPr="005B7B90">
        <w:t>т</w:t>
      </w:r>
      <w:r w:rsidRPr="005B7B90">
        <w:rPr>
          <w:spacing w:val="-1"/>
        </w:rPr>
        <w:t>е</w:t>
      </w:r>
      <w:r w:rsidRPr="005B7B90">
        <w:t>лями.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OK</w:t>
      </w:r>
      <w:r w:rsidRPr="005B7B90">
        <w:rPr>
          <w:spacing w:val="10"/>
        </w:rPr>
        <w:t xml:space="preserve"> </w:t>
      </w:r>
      <w:r w:rsidRPr="005B7B90">
        <w:t>7.</w:t>
      </w:r>
      <w:r w:rsidRPr="005B7B90">
        <w:rPr>
          <w:spacing w:val="11"/>
        </w:rPr>
        <w:t xml:space="preserve"> </w:t>
      </w:r>
      <w:r w:rsidRPr="005B7B90">
        <w:rPr>
          <w:spacing w:val="-1"/>
        </w:rPr>
        <w:t>Б</w:t>
      </w:r>
      <w:r w:rsidRPr="005B7B90">
        <w:t>р</w:t>
      </w:r>
      <w:r w:rsidRPr="005B7B90">
        <w:rPr>
          <w:spacing w:val="-1"/>
        </w:rPr>
        <w:t>а</w:t>
      </w:r>
      <w:r w:rsidRPr="005B7B90">
        <w:t>ть</w:t>
      </w:r>
      <w:r w:rsidRPr="005B7B90">
        <w:rPr>
          <w:spacing w:val="12"/>
        </w:rPr>
        <w:t xml:space="preserve"> </w:t>
      </w:r>
      <w:r w:rsidRPr="005B7B90">
        <w:t>на</w:t>
      </w:r>
      <w:r w:rsidRPr="005B7B90">
        <w:rPr>
          <w:spacing w:val="10"/>
        </w:rPr>
        <w:t xml:space="preserve"> </w:t>
      </w:r>
      <w:r w:rsidRPr="005B7B90">
        <w:rPr>
          <w:spacing w:val="-1"/>
        </w:rPr>
        <w:t>се</w:t>
      </w:r>
      <w:r w:rsidRPr="005B7B90">
        <w:t>бя</w:t>
      </w:r>
      <w:r w:rsidRPr="005B7B90">
        <w:rPr>
          <w:spacing w:val="12"/>
        </w:rPr>
        <w:t xml:space="preserve"> </w:t>
      </w:r>
      <w:r w:rsidRPr="005B7B90">
        <w:t>о</w:t>
      </w:r>
      <w:r w:rsidRPr="005B7B90">
        <w:rPr>
          <w:spacing w:val="-2"/>
        </w:rPr>
        <w:t>т</w:t>
      </w:r>
      <w:r w:rsidRPr="005B7B90">
        <w:t>в</w:t>
      </w:r>
      <w:r w:rsidRPr="005B7B90">
        <w:rPr>
          <w:spacing w:val="-2"/>
        </w:rPr>
        <w:t>е</w:t>
      </w:r>
      <w:r w:rsidRPr="005B7B90">
        <w:t>т</w:t>
      </w:r>
      <w:r w:rsidRPr="005B7B90">
        <w:rPr>
          <w:spacing w:val="-1"/>
        </w:rPr>
        <w:t>с</w:t>
      </w:r>
      <w:r w:rsidRPr="005B7B90">
        <w:t>тв</w:t>
      </w:r>
      <w:r w:rsidRPr="005B7B90">
        <w:rPr>
          <w:spacing w:val="-2"/>
        </w:rPr>
        <w:t>е</w:t>
      </w:r>
      <w:r w:rsidRPr="005B7B90">
        <w:t>нно</w:t>
      </w:r>
      <w:r w:rsidRPr="005B7B90">
        <w:rPr>
          <w:spacing w:val="-1"/>
        </w:rPr>
        <w:t>с</w:t>
      </w:r>
      <w:r w:rsidRPr="005B7B90">
        <w:t>ть</w:t>
      </w:r>
      <w:r w:rsidRPr="005B7B90">
        <w:rPr>
          <w:spacing w:val="12"/>
        </w:rPr>
        <w:t xml:space="preserve"> </w:t>
      </w:r>
      <w:r w:rsidRPr="005B7B90">
        <w:t>за</w:t>
      </w:r>
      <w:r w:rsidRPr="005B7B90">
        <w:rPr>
          <w:spacing w:val="10"/>
        </w:rPr>
        <w:t xml:space="preserve"> </w:t>
      </w:r>
      <w:r w:rsidRPr="005B7B90">
        <w:t>р</w:t>
      </w:r>
      <w:r w:rsidRPr="005B7B90">
        <w:rPr>
          <w:spacing w:val="-1"/>
        </w:rPr>
        <w:t>а</w:t>
      </w:r>
      <w:r w:rsidRPr="005B7B90">
        <w:t>бо</w:t>
      </w:r>
      <w:r w:rsidRPr="005B7B90">
        <w:rPr>
          <w:spacing w:val="-2"/>
        </w:rPr>
        <w:t>т</w:t>
      </w:r>
      <w:r w:rsidRPr="005B7B90">
        <w:t>у</w:t>
      </w:r>
      <w:r w:rsidRPr="005B7B90">
        <w:rPr>
          <w:spacing w:val="9"/>
        </w:rPr>
        <w:t xml:space="preserve"> </w:t>
      </w:r>
      <w:r w:rsidRPr="005B7B90">
        <w:rPr>
          <w:spacing w:val="-1"/>
        </w:rPr>
        <w:t>ч</w:t>
      </w:r>
      <w:r w:rsidRPr="005B7B90">
        <w:t>л</w:t>
      </w:r>
      <w:r w:rsidRPr="005B7B90">
        <w:rPr>
          <w:spacing w:val="-1"/>
        </w:rPr>
        <w:t>е</w:t>
      </w:r>
      <w:r w:rsidRPr="005B7B90">
        <w:t>нов</w:t>
      </w:r>
      <w:r w:rsidRPr="005B7B90">
        <w:rPr>
          <w:spacing w:val="11"/>
        </w:rPr>
        <w:t xml:space="preserve"> </w:t>
      </w:r>
      <w:r w:rsidRPr="005B7B90">
        <w:t>ко</w:t>
      </w:r>
      <w:r w:rsidRPr="005B7B90">
        <w:rPr>
          <w:spacing w:val="-1"/>
        </w:rPr>
        <w:t>ма</w:t>
      </w:r>
      <w:r w:rsidRPr="005B7B90">
        <w:t>нды</w:t>
      </w:r>
      <w:r w:rsidRPr="005B7B90">
        <w:rPr>
          <w:spacing w:val="11"/>
        </w:rPr>
        <w:t xml:space="preserve"> </w:t>
      </w:r>
      <w:r w:rsidRPr="005B7B90">
        <w:t>(подчин</w:t>
      </w:r>
      <w:r w:rsidRPr="005B7B90">
        <w:rPr>
          <w:spacing w:val="-1"/>
        </w:rPr>
        <w:t>е</w:t>
      </w:r>
      <w:r w:rsidRPr="005B7B90">
        <w:t>нн</w:t>
      </w:r>
      <w:r w:rsidRPr="005B7B90">
        <w:rPr>
          <w:spacing w:val="-3"/>
        </w:rPr>
        <w:t>ы</w:t>
      </w:r>
      <w:r w:rsidRPr="005B7B90">
        <w:rPr>
          <w:spacing w:val="2"/>
        </w:rPr>
        <w:t>х</w:t>
      </w:r>
      <w:r w:rsidRPr="005B7B90">
        <w:t>),</w:t>
      </w:r>
      <w:r w:rsidRPr="005B7B90">
        <w:rPr>
          <w:spacing w:val="11"/>
        </w:rPr>
        <w:t xml:space="preserve"> </w:t>
      </w:r>
      <w:r w:rsidRPr="005B7B90">
        <w:t>р</w:t>
      </w:r>
      <w:r w:rsidRPr="005B7B90">
        <w:rPr>
          <w:spacing w:val="-1"/>
        </w:rPr>
        <w:t>е</w:t>
      </w:r>
      <w:r w:rsidRPr="005B7B90">
        <w:rPr>
          <w:spacing w:val="3"/>
        </w:rPr>
        <w:t>з</w:t>
      </w:r>
      <w:r w:rsidRPr="005B7B90">
        <w:rPr>
          <w:spacing w:val="-8"/>
        </w:rPr>
        <w:t>у</w:t>
      </w:r>
      <w:r w:rsidRPr="005B7B90">
        <w:t>льт</w:t>
      </w:r>
      <w:r w:rsidRPr="005B7B90">
        <w:rPr>
          <w:spacing w:val="-1"/>
        </w:rPr>
        <w:t>а</w:t>
      </w:r>
      <w:r w:rsidRPr="005B7B90">
        <w:t>т в</w:t>
      </w:r>
      <w:r w:rsidRPr="005B7B90">
        <w:rPr>
          <w:spacing w:val="-1"/>
        </w:rPr>
        <w:t>ы</w:t>
      </w:r>
      <w:r w:rsidRPr="005B7B90">
        <w:t>пол</w:t>
      </w:r>
      <w:r w:rsidRPr="005B7B90">
        <w:rPr>
          <w:spacing w:val="1"/>
        </w:rPr>
        <w:t>н</w:t>
      </w:r>
      <w:r w:rsidRPr="005B7B90">
        <w:rPr>
          <w:spacing w:val="-1"/>
        </w:rPr>
        <w:t>е</w:t>
      </w:r>
      <w:r w:rsidRPr="005B7B90">
        <w:t>ния</w:t>
      </w:r>
      <w:r w:rsidRPr="005B7B90">
        <w:rPr>
          <w:spacing w:val="-3"/>
        </w:rPr>
        <w:t xml:space="preserve"> </w:t>
      </w:r>
      <w:r w:rsidRPr="005B7B90">
        <w:t>з</w:t>
      </w:r>
      <w:r w:rsidRPr="005B7B90">
        <w:rPr>
          <w:spacing w:val="-1"/>
        </w:rPr>
        <w:t>а</w:t>
      </w:r>
      <w:r w:rsidRPr="005B7B90">
        <w:t>д</w:t>
      </w:r>
      <w:r w:rsidRPr="005B7B90">
        <w:rPr>
          <w:spacing w:val="-1"/>
        </w:rPr>
        <w:t>а</w:t>
      </w:r>
      <w:r w:rsidRPr="005B7B90">
        <w:t>ний.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OK</w:t>
      </w:r>
      <w:r w:rsidRPr="005B7B90">
        <w:rPr>
          <w:spacing w:val="54"/>
        </w:rPr>
        <w:t xml:space="preserve"> </w:t>
      </w:r>
      <w:r w:rsidRPr="005B7B90">
        <w:t>8.</w:t>
      </w:r>
      <w:r w:rsidRPr="005B7B90">
        <w:rPr>
          <w:spacing w:val="54"/>
        </w:rPr>
        <w:t xml:space="preserve"> </w:t>
      </w:r>
      <w:r w:rsidRPr="005B7B90">
        <w:t>С</w:t>
      </w:r>
      <w:r w:rsidRPr="005B7B90">
        <w:rPr>
          <w:spacing w:val="-1"/>
        </w:rPr>
        <w:t>ам</w:t>
      </w:r>
      <w:r w:rsidRPr="005B7B90">
        <w:t>о</w:t>
      </w:r>
      <w:r w:rsidRPr="005B7B90">
        <w:rPr>
          <w:spacing w:val="-1"/>
        </w:rPr>
        <w:t>с</w:t>
      </w:r>
      <w:r w:rsidRPr="005B7B90">
        <w:t>тоятельно</w:t>
      </w:r>
      <w:r w:rsidRPr="005B7B90">
        <w:rPr>
          <w:spacing w:val="54"/>
        </w:rPr>
        <w:t xml:space="preserve"> </w:t>
      </w:r>
      <w:r w:rsidRPr="005B7B90">
        <w:t>опр</w:t>
      </w:r>
      <w:r w:rsidRPr="005B7B90">
        <w:rPr>
          <w:spacing w:val="-1"/>
        </w:rPr>
        <w:t>е</w:t>
      </w:r>
      <w:r w:rsidRPr="005B7B90">
        <w:t>д</w:t>
      </w:r>
      <w:r w:rsidRPr="005B7B90">
        <w:rPr>
          <w:spacing w:val="-1"/>
        </w:rPr>
        <w:t>е</w:t>
      </w:r>
      <w:r w:rsidRPr="005B7B90">
        <w:t>лять</w:t>
      </w:r>
      <w:r w:rsidRPr="005B7B90">
        <w:rPr>
          <w:spacing w:val="55"/>
        </w:rPr>
        <w:t xml:space="preserve"> </w:t>
      </w:r>
      <w:r w:rsidRPr="005B7B90">
        <w:t>з</w:t>
      </w:r>
      <w:r w:rsidRPr="005B7B90">
        <w:rPr>
          <w:spacing w:val="-1"/>
        </w:rPr>
        <w:t>а</w:t>
      </w:r>
      <w:r w:rsidRPr="005B7B90">
        <w:t>д</w:t>
      </w:r>
      <w:r w:rsidRPr="005B7B90">
        <w:rPr>
          <w:spacing w:val="-1"/>
        </w:rPr>
        <w:t>ач</w:t>
      </w:r>
      <w:r w:rsidRPr="005B7B90">
        <w:t>и</w:t>
      </w:r>
      <w:r w:rsidRPr="005B7B90">
        <w:rPr>
          <w:spacing w:val="53"/>
        </w:rPr>
        <w:t xml:space="preserve"> </w:t>
      </w:r>
      <w:r w:rsidRPr="005B7B90">
        <w:t>п</w:t>
      </w:r>
      <w:r w:rsidRPr="005B7B90">
        <w:rPr>
          <w:spacing w:val="-3"/>
        </w:rPr>
        <w:t>р</w:t>
      </w:r>
      <w:r w:rsidRPr="005B7B90">
        <w:t>офе</w:t>
      </w:r>
      <w:r w:rsidRPr="005B7B90">
        <w:rPr>
          <w:spacing w:val="-2"/>
        </w:rPr>
        <w:t>с</w:t>
      </w:r>
      <w:r w:rsidRPr="005B7B90">
        <w:rPr>
          <w:spacing w:val="-1"/>
        </w:rPr>
        <w:t>с</w:t>
      </w:r>
      <w:r w:rsidRPr="005B7B90">
        <w:t>ион</w:t>
      </w:r>
      <w:r w:rsidRPr="005B7B90">
        <w:rPr>
          <w:spacing w:val="-1"/>
        </w:rPr>
        <w:t>а</w:t>
      </w:r>
      <w:r w:rsidRPr="005B7B90">
        <w:t>льного</w:t>
      </w:r>
      <w:r w:rsidRPr="005B7B90">
        <w:rPr>
          <w:spacing w:val="54"/>
        </w:rPr>
        <w:t xml:space="preserve"> </w:t>
      </w:r>
      <w:r w:rsidRPr="005B7B90">
        <w:t>и</w:t>
      </w:r>
      <w:r w:rsidRPr="005B7B90">
        <w:rPr>
          <w:spacing w:val="55"/>
        </w:rPr>
        <w:t xml:space="preserve"> </w:t>
      </w:r>
      <w:r w:rsidRPr="005B7B90">
        <w:rPr>
          <w:spacing w:val="-3"/>
        </w:rPr>
        <w:t>л</w:t>
      </w:r>
      <w:r w:rsidRPr="005B7B90">
        <w:rPr>
          <w:spacing w:val="-2"/>
        </w:rPr>
        <w:t>и</w:t>
      </w:r>
      <w:r w:rsidRPr="005B7B90">
        <w:rPr>
          <w:spacing w:val="-1"/>
        </w:rPr>
        <w:t>ч</w:t>
      </w:r>
      <w:r w:rsidRPr="005B7B90">
        <w:t>но</w:t>
      </w:r>
      <w:r w:rsidRPr="005B7B90">
        <w:rPr>
          <w:spacing w:val="-1"/>
        </w:rPr>
        <w:t>с</w:t>
      </w:r>
      <w:r w:rsidRPr="005B7B90">
        <w:t>тного</w:t>
      </w:r>
      <w:r w:rsidRPr="005B7B90">
        <w:rPr>
          <w:spacing w:val="2"/>
        </w:rPr>
        <w:t xml:space="preserve"> </w:t>
      </w:r>
      <w:r w:rsidRPr="005B7B90">
        <w:t>р</w:t>
      </w:r>
      <w:r w:rsidRPr="005B7B90">
        <w:rPr>
          <w:spacing w:val="-1"/>
        </w:rPr>
        <w:t>а</w:t>
      </w:r>
      <w:r w:rsidRPr="005B7B90">
        <w:t>зви</w:t>
      </w:r>
      <w:r w:rsidRPr="005B7B90">
        <w:rPr>
          <w:spacing w:val="-2"/>
        </w:rPr>
        <w:t>т</w:t>
      </w:r>
      <w:r w:rsidRPr="005B7B90">
        <w:t>ия, з</w:t>
      </w:r>
      <w:r w:rsidRPr="005B7B90">
        <w:rPr>
          <w:spacing w:val="-1"/>
        </w:rPr>
        <w:t>а</w:t>
      </w:r>
      <w:r w:rsidRPr="005B7B90">
        <w:t>ни</w:t>
      </w:r>
      <w:r w:rsidRPr="005B7B90">
        <w:rPr>
          <w:spacing w:val="-1"/>
        </w:rPr>
        <w:t>ма</w:t>
      </w:r>
      <w:r w:rsidRPr="005B7B90">
        <w:t>ть</w:t>
      </w:r>
      <w:r w:rsidRPr="005B7B90">
        <w:rPr>
          <w:spacing w:val="-1"/>
        </w:rPr>
        <w:t>с</w:t>
      </w:r>
      <w:r w:rsidRPr="005B7B90">
        <w:t xml:space="preserve">я </w:t>
      </w:r>
      <w:r w:rsidRPr="005B7B90">
        <w:rPr>
          <w:spacing w:val="-1"/>
        </w:rPr>
        <w:t>сам</w:t>
      </w:r>
      <w:r w:rsidRPr="005B7B90">
        <w:t>ообр</w:t>
      </w:r>
      <w:r w:rsidRPr="005B7B90">
        <w:rPr>
          <w:spacing w:val="-1"/>
        </w:rPr>
        <w:t>а</w:t>
      </w:r>
      <w:r w:rsidRPr="005B7B90">
        <w:t>зов</w:t>
      </w:r>
      <w:r w:rsidRPr="005B7B90">
        <w:rPr>
          <w:spacing w:val="-2"/>
        </w:rPr>
        <w:t>а</w:t>
      </w:r>
      <w:r w:rsidRPr="005B7B90">
        <w:t>ни</w:t>
      </w:r>
      <w:r w:rsidRPr="005B7B90">
        <w:rPr>
          <w:spacing w:val="-1"/>
        </w:rPr>
        <w:t>ем</w:t>
      </w:r>
      <w:r w:rsidRPr="005B7B90">
        <w:t>, о</w:t>
      </w:r>
      <w:r w:rsidRPr="005B7B90">
        <w:rPr>
          <w:spacing w:val="-1"/>
        </w:rPr>
        <w:t>с</w:t>
      </w:r>
      <w:r w:rsidRPr="005B7B90">
        <w:t>озн</w:t>
      </w:r>
      <w:r w:rsidRPr="005B7B90">
        <w:rPr>
          <w:spacing w:val="-1"/>
        </w:rPr>
        <w:t>а</w:t>
      </w:r>
      <w:r w:rsidRPr="005B7B90">
        <w:t>нно пл</w:t>
      </w:r>
      <w:r w:rsidRPr="005B7B90">
        <w:rPr>
          <w:spacing w:val="-1"/>
        </w:rPr>
        <w:t>а</w:t>
      </w:r>
      <w:r w:rsidRPr="005B7B90">
        <w:rPr>
          <w:spacing w:val="-2"/>
        </w:rPr>
        <w:t>н</w:t>
      </w:r>
      <w:r w:rsidRPr="005B7B90">
        <w:t>иров</w:t>
      </w:r>
      <w:r w:rsidRPr="005B7B90">
        <w:rPr>
          <w:spacing w:val="-2"/>
        </w:rPr>
        <w:t>а</w:t>
      </w:r>
      <w:r w:rsidRPr="005B7B90">
        <w:t>ть пов</w:t>
      </w:r>
      <w:r w:rsidRPr="005B7B90">
        <w:rPr>
          <w:spacing w:val="-1"/>
        </w:rPr>
        <w:t>ы</w:t>
      </w:r>
      <w:r w:rsidRPr="005B7B90">
        <w:t>ш</w:t>
      </w:r>
      <w:r w:rsidRPr="005B7B90">
        <w:rPr>
          <w:spacing w:val="-1"/>
        </w:rPr>
        <w:t>е</w:t>
      </w:r>
      <w:r w:rsidRPr="005B7B90">
        <w:t>ние</w:t>
      </w:r>
      <w:r w:rsidRPr="005B7B90">
        <w:rPr>
          <w:spacing w:val="-1"/>
        </w:rPr>
        <w:t xml:space="preserve"> </w:t>
      </w:r>
      <w:r w:rsidRPr="005B7B90">
        <w:t>кв</w:t>
      </w:r>
      <w:r w:rsidRPr="005B7B90">
        <w:rPr>
          <w:spacing w:val="-4"/>
        </w:rPr>
        <w:t>а</w:t>
      </w:r>
      <w:r w:rsidRPr="005B7B90">
        <w:t>л</w:t>
      </w:r>
      <w:r w:rsidRPr="005B7B90">
        <w:rPr>
          <w:spacing w:val="1"/>
        </w:rPr>
        <w:t>и</w:t>
      </w:r>
      <w:r w:rsidRPr="005B7B90">
        <w:t>ф</w:t>
      </w:r>
      <w:r w:rsidRPr="005B7B90">
        <w:rPr>
          <w:spacing w:val="-1"/>
        </w:rPr>
        <w:t>и</w:t>
      </w:r>
      <w:r w:rsidRPr="005B7B90">
        <w:t>к</w:t>
      </w:r>
      <w:r w:rsidRPr="005B7B90">
        <w:rPr>
          <w:spacing w:val="-1"/>
        </w:rPr>
        <w:t>а</w:t>
      </w:r>
      <w:r w:rsidRPr="005B7B90">
        <w:t>ц</w:t>
      </w:r>
      <w:r w:rsidRPr="005B7B90">
        <w:rPr>
          <w:spacing w:val="-2"/>
        </w:rPr>
        <w:t>и</w:t>
      </w:r>
      <w:r w:rsidRPr="005B7B90">
        <w:t>и.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OK</w:t>
      </w:r>
      <w:r w:rsidRPr="005B7B90">
        <w:rPr>
          <w:spacing w:val="37"/>
        </w:rPr>
        <w:t xml:space="preserve"> </w:t>
      </w:r>
      <w:r w:rsidRPr="005B7B90">
        <w:t>9.</w:t>
      </w:r>
      <w:r w:rsidRPr="005B7B90">
        <w:rPr>
          <w:spacing w:val="38"/>
        </w:rPr>
        <w:t xml:space="preserve"> </w:t>
      </w:r>
      <w:r w:rsidRPr="005B7B90">
        <w:t>Ори</w:t>
      </w:r>
      <w:r w:rsidRPr="005B7B90">
        <w:rPr>
          <w:spacing w:val="-1"/>
        </w:rPr>
        <w:t>е</w:t>
      </w:r>
      <w:r w:rsidRPr="005B7B90">
        <w:t>нтиров</w:t>
      </w:r>
      <w:r w:rsidRPr="005B7B90">
        <w:rPr>
          <w:spacing w:val="-2"/>
        </w:rPr>
        <w:t>а</w:t>
      </w:r>
      <w:r w:rsidRPr="005B7B90">
        <w:t>ть</w:t>
      </w:r>
      <w:r w:rsidRPr="005B7B90">
        <w:rPr>
          <w:spacing w:val="-1"/>
        </w:rPr>
        <w:t>с</w:t>
      </w:r>
      <w:r w:rsidRPr="005B7B90">
        <w:t>я</w:t>
      </w:r>
      <w:r w:rsidRPr="005B7B90">
        <w:rPr>
          <w:spacing w:val="38"/>
        </w:rPr>
        <w:t xml:space="preserve"> </w:t>
      </w:r>
      <w:r w:rsidRPr="005B7B90">
        <w:t>в</w:t>
      </w:r>
      <w:r w:rsidRPr="005B7B90">
        <w:rPr>
          <w:spacing w:val="42"/>
        </w:rPr>
        <w:t xml:space="preserve"> </w:t>
      </w:r>
      <w:r w:rsidRPr="005B7B90">
        <w:rPr>
          <w:spacing w:val="-5"/>
        </w:rPr>
        <w:t>у</w:t>
      </w:r>
      <w:r w:rsidRPr="005B7B90">
        <w:rPr>
          <w:spacing w:val="1"/>
        </w:rPr>
        <w:t>с</w:t>
      </w:r>
      <w:r w:rsidRPr="005B7B90">
        <w:t>ловиях</w:t>
      </w:r>
      <w:r w:rsidRPr="005B7B90">
        <w:rPr>
          <w:spacing w:val="40"/>
        </w:rPr>
        <w:t xml:space="preserve"> </w:t>
      </w:r>
      <w:r w:rsidRPr="005B7B90">
        <w:rPr>
          <w:spacing w:val="-1"/>
        </w:rPr>
        <w:t>час</w:t>
      </w:r>
      <w:r w:rsidRPr="005B7B90">
        <w:t>той</w:t>
      </w:r>
      <w:r w:rsidRPr="005B7B90">
        <w:rPr>
          <w:spacing w:val="39"/>
        </w:rPr>
        <w:t xml:space="preserve"> </w:t>
      </w:r>
      <w:r w:rsidRPr="005B7B90">
        <w:rPr>
          <w:spacing w:val="-1"/>
        </w:rPr>
        <w:t>сме</w:t>
      </w:r>
      <w:r w:rsidRPr="005B7B90">
        <w:t>ны</w:t>
      </w:r>
      <w:r w:rsidRPr="005B7B90">
        <w:rPr>
          <w:spacing w:val="37"/>
        </w:rPr>
        <w:t xml:space="preserve"> </w:t>
      </w:r>
      <w:r w:rsidRPr="005B7B90">
        <w:rPr>
          <w:spacing w:val="2"/>
        </w:rPr>
        <w:t>т</w:t>
      </w:r>
      <w:r w:rsidRPr="005B7B90">
        <w:rPr>
          <w:spacing w:val="-1"/>
        </w:rPr>
        <w:t>е</w:t>
      </w:r>
      <w:r w:rsidRPr="005B7B90">
        <w:rPr>
          <w:spacing w:val="2"/>
        </w:rPr>
        <w:t>х</w:t>
      </w:r>
      <w:r w:rsidRPr="005B7B90">
        <w:t>ноло</w:t>
      </w:r>
      <w:r w:rsidRPr="005B7B90">
        <w:rPr>
          <w:spacing w:val="-3"/>
        </w:rPr>
        <w:t>г</w:t>
      </w:r>
      <w:r w:rsidRPr="005B7B90">
        <w:t>ий</w:t>
      </w:r>
      <w:r w:rsidRPr="005B7B90">
        <w:rPr>
          <w:spacing w:val="39"/>
        </w:rPr>
        <w:t xml:space="preserve"> </w:t>
      </w:r>
      <w:r w:rsidRPr="005B7B90">
        <w:t>в</w:t>
      </w:r>
      <w:r w:rsidRPr="005B7B90">
        <w:rPr>
          <w:spacing w:val="37"/>
        </w:rPr>
        <w:t xml:space="preserve"> </w:t>
      </w:r>
      <w:r w:rsidRPr="005B7B90">
        <w:t>профе</w:t>
      </w:r>
      <w:r w:rsidRPr="005B7B90">
        <w:rPr>
          <w:spacing w:val="-2"/>
        </w:rPr>
        <w:t>с</w:t>
      </w:r>
      <w:r w:rsidRPr="005B7B90">
        <w:rPr>
          <w:spacing w:val="-1"/>
        </w:rPr>
        <w:t>с</w:t>
      </w:r>
      <w:r w:rsidRPr="005B7B90">
        <w:t>ион</w:t>
      </w:r>
      <w:r w:rsidRPr="005B7B90">
        <w:rPr>
          <w:spacing w:val="-1"/>
        </w:rPr>
        <w:t>а</w:t>
      </w:r>
      <w:r w:rsidRPr="005B7B90">
        <w:t>льн</w:t>
      </w:r>
      <w:r w:rsidRPr="005B7B90">
        <w:rPr>
          <w:spacing w:val="-3"/>
        </w:rPr>
        <w:t>о</w:t>
      </w:r>
      <w:r w:rsidRPr="005B7B90">
        <w:t>й д</w:t>
      </w:r>
      <w:r w:rsidRPr="005B7B90">
        <w:rPr>
          <w:spacing w:val="-1"/>
        </w:rPr>
        <w:t>е</w:t>
      </w:r>
      <w:r w:rsidRPr="005B7B90">
        <w:t>ят</w:t>
      </w:r>
      <w:r w:rsidRPr="005B7B90">
        <w:rPr>
          <w:spacing w:val="-1"/>
        </w:rPr>
        <w:t>е</w:t>
      </w:r>
      <w:r w:rsidRPr="005B7B90">
        <w:t>льно</w:t>
      </w:r>
      <w:r w:rsidRPr="005B7B90">
        <w:rPr>
          <w:spacing w:val="-1"/>
        </w:rPr>
        <w:t>с</w:t>
      </w:r>
      <w:r w:rsidRPr="005B7B90">
        <w:t>ти.</w:t>
      </w:r>
    </w:p>
    <w:p w:rsidR="0070724F" w:rsidRPr="005B7B90" w:rsidRDefault="0070724F" w:rsidP="005B7B90">
      <w:pPr>
        <w:pStyle w:val="p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B7B90">
        <w:rPr>
          <w:spacing w:val="1"/>
        </w:rPr>
        <w:t>Х</w:t>
      </w:r>
      <w:r w:rsidRPr="005B7B90">
        <w:rPr>
          <w:spacing w:val="-5"/>
        </w:rPr>
        <w:t>у</w:t>
      </w:r>
      <w:r w:rsidRPr="005B7B90">
        <w:t>дожник</w:t>
      </w:r>
      <w:r w:rsidRPr="005B7B90">
        <w:rPr>
          <w:spacing w:val="26"/>
        </w:rPr>
        <w:t xml:space="preserve"> </w:t>
      </w:r>
      <w:r w:rsidRPr="005B7B90">
        <w:t>н</w:t>
      </w:r>
      <w:r w:rsidRPr="005B7B90">
        <w:rPr>
          <w:spacing w:val="-1"/>
        </w:rPr>
        <w:t>а</w:t>
      </w:r>
      <w:r w:rsidRPr="005B7B90">
        <w:t>род</w:t>
      </w:r>
      <w:r w:rsidRPr="005B7B90">
        <w:rPr>
          <w:spacing w:val="1"/>
        </w:rPr>
        <w:t>н</w:t>
      </w:r>
      <w:r w:rsidRPr="005B7B90">
        <w:rPr>
          <w:spacing w:val="-3"/>
        </w:rPr>
        <w:t>ы</w:t>
      </w:r>
      <w:r w:rsidRPr="005B7B90">
        <w:t>х</w:t>
      </w:r>
      <w:r w:rsidRPr="005B7B90">
        <w:rPr>
          <w:spacing w:val="26"/>
        </w:rPr>
        <w:t xml:space="preserve"> </w:t>
      </w:r>
      <w:r w:rsidRPr="005B7B90">
        <w:rPr>
          <w:spacing w:val="4"/>
        </w:rPr>
        <w:t>х</w:t>
      </w:r>
      <w:r w:rsidRPr="005B7B90">
        <w:rPr>
          <w:spacing w:val="-8"/>
        </w:rPr>
        <w:t>у</w:t>
      </w:r>
      <w:r w:rsidRPr="005B7B90">
        <w:t>дож</w:t>
      </w:r>
      <w:r w:rsidRPr="005B7B90">
        <w:rPr>
          <w:spacing w:val="1"/>
        </w:rPr>
        <w:t>е</w:t>
      </w:r>
      <w:r w:rsidRPr="005B7B90">
        <w:rPr>
          <w:spacing w:val="-1"/>
        </w:rPr>
        <w:t>с</w:t>
      </w:r>
      <w:r w:rsidRPr="005B7B90">
        <w:t>тв</w:t>
      </w:r>
      <w:r w:rsidRPr="005B7B90">
        <w:rPr>
          <w:spacing w:val="-2"/>
        </w:rPr>
        <w:t>е</w:t>
      </w:r>
      <w:r w:rsidRPr="005B7B90">
        <w:t>нных</w:t>
      </w:r>
      <w:r w:rsidRPr="005B7B90">
        <w:rPr>
          <w:spacing w:val="27"/>
        </w:rPr>
        <w:t xml:space="preserve"> </w:t>
      </w:r>
      <w:proofErr w:type="gramStart"/>
      <w:r w:rsidRPr="005B7B90">
        <w:t>п</w:t>
      </w:r>
      <w:r w:rsidRPr="005B7B90">
        <w:rPr>
          <w:spacing w:val="-3"/>
        </w:rPr>
        <w:t>р</w:t>
      </w:r>
      <w:r w:rsidRPr="005B7B90">
        <w:t>о</w:t>
      </w:r>
      <w:r w:rsidRPr="005B7B90">
        <w:rPr>
          <w:spacing w:val="-1"/>
        </w:rPr>
        <w:t>м</w:t>
      </w:r>
      <w:r w:rsidRPr="005B7B90">
        <w:t>ы</w:t>
      </w:r>
      <w:r w:rsidRPr="005B7B90">
        <w:rPr>
          <w:spacing w:val="-2"/>
        </w:rPr>
        <w:t>с</w:t>
      </w:r>
      <w:r w:rsidRPr="005B7B90">
        <w:t xml:space="preserve">лов </w:t>
      </w:r>
      <w:r w:rsidRPr="005B7B90">
        <w:rPr>
          <w:spacing w:val="25"/>
        </w:rPr>
        <w:t xml:space="preserve"> </w:t>
      </w:r>
      <w:r w:rsidRPr="005B7B90">
        <w:rPr>
          <w:color w:val="000000"/>
        </w:rPr>
        <w:t>должен</w:t>
      </w:r>
      <w:proofErr w:type="gramEnd"/>
      <w:r w:rsidRPr="005B7B90">
        <w:rPr>
          <w:color w:val="000000"/>
        </w:rPr>
        <w:t xml:space="preserve"> обладать профессиональными компетенциями, соответствующими видам деятельности: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ПК</w:t>
      </w:r>
      <w:r w:rsidRPr="005B7B90">
        <w:rPr>
          <w:spacing w:val="50"/>
        </w:rPr>
        <w:t xml:space="preserve"> </w:t>
      </w:r>
      <w:r w:rsidRPr="005B7B90">
        <w:t>1.1.</w:t>
      </w:r>
      <w:r w:rsidRPr="005B7B90">
        <w:rPr>
          <w:spacing w:val="50"/>
        </w:rPr>
        <w:t xml:space="preserve"> </w:t>
      </w:r>
      <w:r w:rsidRPr="005B7B90">
        <w:t>Изобр</w:t>
      </w:r>
      <w:r w:rsidRPr="005B7B90">
        <w:rPr>
          <w:spacing w:val="-1"/>
        </w:rPr>
        <w:t>а</w:t>
      </w:r>
      <w:r w:rsidRPr="005B7B90">
        <w:t>ж</w:t>
      </w:r>
      <w:r w:rsidRPr="005B7B90">
        <w:rPr>
          <w:spacing w:val="-2"/>
        </w:rPr>
        <w:t>а</w:t>
      </w:r>
      <w:r w:rsidRPr="005B7B90">
        <w:t>ть</w:t>
      </w:r>
      <w:r w:rsidRPr="005B7B90">
        <w:rPr>
          <w:spacing w:val="48"/>
        </w:rPr>
        <w:t xml:space="preserve"> </w:t>
      </w:r>
      <w:r w:rsidRPr="005B7B90">
        <w:rPr>
          <w:spacing w:val="-1"/>
        </w:rPr>
        <w:t>че</w:t>
      </w:r>
      <w:r w:rsidRPr="005B7B90">
        <w:t>лов</w:t>
      </w:r>
      <w:r w:rsidRPr="005B7B90">
        <w:rPr>
          <w:spacing w:val="-2"/>
        </w:rPr>
        <w:t>е</w:t>
      </w:r>
      <w:r w:rsidRPr="005B7B90">
        <w:t>ка</w:t>
      </w:r>
      <w:r w:rsidRPr="005B7B90">
        <w:rPr>
          <w:spacing w:val="49"/>
        </w:rPr>
        <w:t xml:space="preserve"> </w:t>
      </w:r>
      <w:r w:rsidRPr="005B7B90">
        <w:t>и</w:t>
      </w:r>
      <w:r w:rsidRPr="005B7B90">
        <w:rPr>
          <w:spacing w:val="51"/>
        </w:rPr>
        <w:t xml:space="preserve"> </w:t>
      </w:r>
      <w:r w:rsidRPr="005B7B90">
        <w:t>ок</w:t>
      </w:r>
      <w:r w:rsidRPr="005B7B90">
        <w:rPr>
          <w:spacing w:val="2"/>
        </w:rPr>
        <w:t>р</w:t>
      </w:r>
      <w:r w:rsidRPr="005B7B90">
        <w:rPr>
          <w:spacing w:val="-5"/>
        </w:rPr>
        <w:t>у</w:t>
      </w:r>
      <w:r w:rsidRPr="005B7B90">
        <w:t>ж</w:t>
      </w:r>
      <w:r w:rsidRPr="005B7B90">
        <w:rPr>
          <w:spacing w:val="-2"/>
        </w:rPr>
        <w:t>а</w:t>
      </w:r>
      <w:r w:rsidRPr="005B7B90">
        <w:rPr>
          <w:spacing w:val="2"/>
        </w:rPr>
        <w:t>ющ</w:t>
      </w:r>
      <w:r w:rsidRPr="005B7B90">
        <w:rPr>
          <w:spacing w:val="-5"/>
        </w:rPr>
        <w:t>у</w:t>
      </w:r>
      <w:r w:rsidRPr="005B7B90">
        <w:t>ю</w:t>
      </w:r>
      <w:r w:rsidRPr="005B7B90">
        <w:rPr>
          <w:spacing w:val="50"/>
        </w:rPr>
        <w:t xml:space="preserve"> </w:t>
      </w:r>
      <w:r w:rsidRPr="005B7B90">
        <w:t>пр</w:t>
      </w:r>
      <w:r w:rsidRPr="005B7B90">
        <w:rPr>
          <w:spacing w:val="-1"/>
        </w:rPr>
        <w:t>е</w:t>
      </w:r>
      <w:r w:rsidRPr="005B7B90">
        <w:t>дм</w:t>
      </w:r>
      <w:r w:rsidRPr="005B7B90">
        <w:rPr>
          <w:spacing w:val="-2"/>
        </w:rPr>
        <w:t>е</w:t>
      </w:r>
      <w:r w:rsidRPr="005B7B90">
        <w:t>тн</w:t>
      </w:r>
      <w:r w:rsidRPr="005B7B90">
        <w:rPr>
          <w:spacing w:val="5"/>
        </w:rPr>
        <w:t>о</w:t>
      </w:r>
      <w:r w:rsidRPr="005B7B90">
        <w:rPr>
          <w:spacing w:val="-1"/>
        </w:rPr>
        <w:t>-</w:t>
      </w:r>
      <w:r w:rsidRPr="005B7B90">
        <w:t>про</w:t>
      </w:r>
      <w:r w:rsidRPr="005B7B90">
        <w:rPr>
          <w:spacing w:val="1"/>
        </w:rPr>
        <w:t>с</w:t>
      </w:r>
      <w:r w:rsidRPr="005B7B90">
        <w:t>тр</w:t>
      </w:r>
      <w:r w:rsidRPr="005B7B90">
        <w:rPr>
          <w:spacing w:val="-1"/>
        </w:rPr>
        <w:t>а</w:t>
      </w:r>
      <w:r w:rsidRPr="005B7B90">
        <w:t>н</w:t>
      </w:r>
      <w:r w:rsidRPr="005B7B90">
        <w:rPr>
          <w:spacing w:val="-1"/>
        </w:rPr>
        <w:t>с</w:t>
      </w:r>
      <w:r w:rsidRPr="005B7B90">
        <w:t>тв</w:t>
      </w:r>
      <w:r w:rsidRPr="005B7B90">
        <w:rPr>
          <w:spacing w:val="-2"/>
        </w:rPr>
        <w:t>е</w:t>
      </w:r>
      <w:r w:rsidRPr="005B7B90">
        <w:t>н</w:t>
      </w:r>
      <w:r w:rsidRPr="005B7B90">
        <w:rPr>
          <w:spacing w:val="3"/>
        </w:rPr>
        <w:t>н</w:t>
      </w:r>
      <w:r w:rsidRPr="005B7B90">
        <w:rPr>
          <w:spacing w:val="-8"/>
        </w:rPr>
        <w:t>у</w:t>
      </w:r>
      <w:r w:rsidRPr="005B7B90">
        <w:t>ю</w:t>
      </w:r>
      <w:r w:rsidRPr="005B7B90">
        <w:rPr>
          <w:spacing w:val="50"/>
        </w:rPr>
        <w:t xml:space="preserve"> </w:t>
      </w:r>
      <w:r w:rsidRPr="005B7B90">
        <w:rPr>
          <w:spacing w:val="-1"/>
        </w:rPr>
        <w:t>с</w:t>
      </w:r>
      <w:r w:rsidRPr="005B7B90">
        <w:t>р</w:t>
      </w:r>
      <w:r w:rsidRPr="005B7B90">
        <w:rPr>
          <w:spacing w:val="-1"/>
        </w:rPr>
        <w:t>е</w:t>
      </w:r>
      <w:r w:rsidRPr="005B7B90">
        <w:rPr>
          <w:spacing w:val="4"/>
        </w:rPr>
        <w:t>д</w:t>
      </w:r>
      <w:r w:rsidRPr="005B7B90">
        <w:t xml:space="preserve">у </w:t>
      </w:r>
      <w:r w:rsidRPr="005B7B90">
        <w:rPr>
          <w:spacing w:val="-1"/>
        </w:rPr>
        <w:t>с</w:t>
      </w:r>
      <w:r w:rsidRPr="005B7B90">
        <w:t>р</w:t>
      </w:r>
      <w:r w:rsidRPr="005B7B90">
        <w:rPr>
          <w:spacing w:val="-1"/>
        </w:rPr>
        <w:t>е</w:t>
      </w:r>
      <w:r w:rsidRPr="005B7B90">
        <w:t>д</w:t>
      </w:r>
      <w:r w:rsidRPr="005B7B90">
        <w:rPr>
          <w:spacing w:val="-1"/>
        </w:rPr>
        <w:t>с</w:t>
      </w:r>
      <w:r w:rsidRPr="005B7B90">
        <w:t>тва</w:t>
      </w:r>
      <w:r w:rsidRPr="005B7B90">
        <w:rPr>
          <w:spacing w:val="-1"/>
        </w:rPr>
        <w:t>м</w:t>
      </w:r>
      <w:r w:rsidRPr="005B7B90">
        <w:t xml:space="preserve">и </w:t>
      </w:r>
      <w:r w:rsidRPr="005B7B90">
        <w:rPr>
          <w:spacing w:val="-1"/>
        </w:rPr>
        <w:t>а</w:t>
      </w:r>
      <w:r w:rsidRPr="005B7B90">
        <w:t>к</w:t>
      </w:r>
      <w:r w:rsidRPr="005B7B90">
        <w:rPr>
          <w:spacing w:val="-1"/>
        </w:rPr>
        <w:t>а</w:t>
      </w:r>
      <w:r w:rsidRPr="005B7B90">
        <w:t>д</w:t>
      </w:r>
      <w:r w:rsidRPr="005B7B90">
        <w:rPr>
          <w:spacing w:val="-1"/>
        </w:rPr>
        <w:t>ем</w:t>
      </w:r>
      <w:r w:rsidRPr="005B7B90">
        <w:t>и</w:t>
      </w:r>
      <w:r w:rsidRPr="005B7B90">
        <w:rPr>
          <w:spacing w:val="-1"/>
        </w:rPr>
        <w:t>ч</w:t>
      </w:r>
      <w:r w:rsidRPr="005B7B90">
        <w:rPr>
          <w:spacing w:val="1"/>
        </w:rPr>
        <w:t>ес</w:t>
      </w:r>
      <w:r w:rsidRPr="005B7B90">
        <w:t>кого ри</w:t>
      </w:r>
      <w:r w:rsidRPr="005B7B90">
        <w:rPr>
          <w:spacing w:val="1"/>
        </w:rPr>
        <w:t>с</w:t>
      </w:r>
      <w:r w:rsidRPr="005B7B90">
        <w:rPr>
          <w:spacing w:val="-8"/>
        </w:rPr>
        <w:t>у</w:t>
      </w:r>
      <w:r w:rsidRPr="005B7B90">
        <w:t>нка</w:t>
      </w:r>
      <w:r w:rsidRPr="005B7B90">
        <w:rPr>
          <w:spacing w:val="-1"/>
        </w:rPr>
        <w:t xml:space="preserve"> </w:t>
      </w:r>
      <w:r w:rsidRPr="005B7B90">
        <w:t>и живоп</w:t>
      </w:r>
      <w:r w:rsidRPr="005B7B90">
        <w:rPr>
          <w:spacing w:val="-2"/>
        </w:rPr>
        <w:t>и</w:t>
      </w:r>
      <w:r w:rsidRPr="005B7B90">
        <w:rPr>
          <w:spacing w:val="-1"/>
        </w:rPr>
        <w:t>с</w:t>
      </w:r>
      <w:r w:rsidRPr="005B7B90">
        <w:t>и.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ПК</w:t>
      </w:r>
      <w:r w:rsidRPr="005B7B90">
        <w:rPr>
          <w:spacing w:val="31"/>
        </w:rPr>
        <w:t xml:space="preserve"> </w:t>
      </w:r>
      <w:r w:rsidRPr="005B7B90">
        <w:t>1.2.</w:t>
      </w:r>
      <w:r w:rsidRPr="005B7B90">
        <w:rPr>
          <w:spacing w:val="30"/>
        </w:rPr>
        <w:t xml:space="preserve"> </w:t>
      </w:r>
      <w:r w:rsidRPr="005B7B90">
        <w:t>Созд</w:t>
      </w:r>
      <w:r w:rsidRPr="005B7B90">
        <w:rPr>
          <w:spacing w:val="-1"/>
        </w:rPr>
        <w:t>а</w:t>
      </w:r>
      <w:r w:rsidRPr="005B7B90">
        <w:t>в</w:t>
      </w:r>
      <w:r w:rsidRPr="005B7B90">
        <w:rPr>
          <w:spacing w:val="-2"/>
        </w:rPr>
        <w:t>а</w:t>
      </w:r>
      <w:r w:rsidRPr="005B7B90">
        <w:t>ть</w:t>
      </w:r>
      <w:r w:rsidRPr="005B7B90">
        <w:rPr>
          <w:spacing w:val="31"/>
        </w:rPr>
        <w:t xml:space="preserve"> </w:t>
      </w:r>
      <w:r w:rsidRPr="005B7B90">
        <w:rPr>
          <w:spacing w:val="4"/>
        </w:rPr>
        <w:t>х</w:t>
      </w:r>
      <w:r w:rsidRPr="005B7B90">
        <w:rPr>
          <w:spacing w:val="-8"/>
        </w:rPr>
        <w:t>у</w:t>
      </w:r>
      <w:r w:rsidRPr="005B7B90">
        <w:t>до</w:t>
      </w:r>
      <w:r w:rsidRPr="005B7B90">
        <w:rPr>
          <w:spacing w:val="2"/>
        </w:rPr>
        <w:t>ж</w:t>
      </w:r>
      <w:r w:rsidRPr="005B7B90">
        <w:rPr>
          <w:spacing w:val="-1"/>
        </w:rPr>
        <w:t>ес</w:t>
      </w:r>
      <w:r w:rsidRPr="005B7B90">
        <w:t>т</w:t>
      </w:r>
      <w:r w:rsidRPr="005B7B90">
        <w:rPr>
          <w:spacing w:val="1"/>
        </w:rPr>
        <w:t>в</w:t>
      </w:r>
      <w:r w:rsidRPr="005B7B90">
        <w:rPr>
          <w:spacing w:val="-1"/>
        </w:rPr>
        <w:t>е</w:t>
      </w:r>
      <w:r w:rsidRPr="005B7B90">
        <w:t>нн</w:t>
      </w:r>
      <w:r w:rsidRPr="005B7B90">
        <w:rPr>
          <w:spacing w:val="3"/>
        </w:rPr>
        <w:t>о</w:t>
      </w:r>
      <w:r w:rsidRPr="005B7B90">
        <w:rPr>
          <w:spacing w:val="-1"/>
        </w:rPr>
        <w:t>-</w:t>
      </w:r>
      <w:r w:rsidRPr="005B7B90">
        <w:t>гр</w:t>
      </w:r>
      <w:r w:rsidRPr="005B7B90">
        <w:rPr>
          <w:spacing w:val="-1"/>
        </w:rPr>
        <w:t>а</w:t>
      </w:r>
      <w:r w:rsidRPr="005B7B90">
        <w:t>ф</w:t>
      </w:r>
      <w:r w:rsidRPr="005B7B90">
        <w:rPr>
          <w:spacing w:val="1"/>
        </w:rPr>
        <w:t>и</w:t>
      </w:r>
      <w:r w:rsidRPr="005B7B90">
        <w:rPr>
          <w:spacing w:val="-1"/>
        </w:rPr>
        <w:t>чес</w:t>
      </w:r>
      <w:r w:rsidRPr="005B7B90">
        <w:t>кие</w:t>
      </w:r>
      <w:r w:rsidRPr="005B7B90">
        <w:rPr>
          <w:spacing w:val="30"/>
        </w:rPr>
        <w:t xml:space="preserve"> </w:t>
      </w:r>
      <w:r w:rsidRPr="005B7B90">
        <w:t>про</w:t>
      </w:r>
      <w:r w:rsidRPr="005B7B90">
        <w:rPr>
          <w:spacing w:val="-1"/>
        </w:rPr>
        <w:t>е</w:t>
      </w:r>
      <w:r w:rsidRPr="005B7B90">
        <w:t>кты</w:t>
      </w:r>
      <w:r w:rsidRPr="005B7B90">
        <w:rPr>
          <w:spacing w:val="30"/>
        </w:rPr>
        <w:t xml:space="preserve"> </w:t>
      </w:r>
      <w:r w:rsidRPr="005B7B90">
        <w:t>изд</w:t>
      </w:r>
      <w:r w:rsidRPr="005B7B90">
        <w:rPr>
          <w:spacing w:val="-1"/>
        </w:rPr>
        <w:t>е</w:t>
      </w:r>
      <w:r w:rsidRPr="005B7B90">
        <w:t>л</w:t>
      </w:r>
      <w:r w:rsidRPr="005B7B90">
        <w:rPr>
          <w:spacing w:val="1"/>
        </w:rPr>
        <w:t>и</w:t>
      </w:r>
      <w:r w:rsidRPr="005B7B90">
        <w:t>й</w:t>
      </w:r>
      <w:r w:rsidRPr="005B7B90">
        <w:rPr>
          <w:spacing w:val="31"/>
        </w:rPr>
        <w:t xml:space="preserve"> </w:t>
      </w:r>
      <w:r w:rsidRPr="005B7B90">
        <w:t>д</w:t>
      </w:r>
      <w:r w:rsidRPr="005B7B90">
        <w:rPr>
          <w:spacing w:val="-1"/>
        </w:rPr>
        <w:t>е</w:t>
      </w:r>
      <w:r w:rsidRPr="005B7B90">
        <w:t>кор</w:t>
      </w:r>
      <w:r w:rsidRPr="005B7B90">
        <w:rPr>
          <w:spacing w:val="-1"/>
        </w:rPr>
        <w:t>а</w:t>
      </w:r>
      <w:r w:rsidRPr="005B7B90">
        <w:t>тивн</w:t>
      </w:r>
      <w:r w:rsidRPr="005B7B90">
        <w:rPr>
          <w:spacing w:val="5"/>
        </w:rPr>
        <w:t>о</w:t>
      </w:r>
      <w:r w:rsidRPr="005B7B90">
        <w:t>- прикл</w:t>
      </w:r>
      <w:r w:rsidRPr="005B7B90">
        <w:rPr>
          <w:spacing w:val="-1"/>
        </w:rPr>
        <w:t>а</w:t>
      </w:r>
      <w:r w:rsidRPr="005B7B90">
        <w:rPr>
          <w:spacing w:val="-3"/>
        </w:rPr>
        <w:t>д</w:t>
      </w:r>
      <w:r w:rsidRPr="005B7B90">
        <w:t>ного</w:t>
      </w:r>
      <w:r w:rsidRPr="005B7B90">
        <w:rPr>
          <w:spacing w:val="14"/>
        </w:rPr>
        <w:t xml:space="preserve"> </w:t>
      </w:r>
      <w:r w:rsidRPr="005B7B90">
        <w:t>и</w:t>
      </w:r>
      <w:r w:rsidRPr="005B7B90">
        <w:rPr>
          <w:spacing w:val="-4"/>
        </w:rPr>
        <w:t>с</w:t>
      </w:r>
      <w:r w:rsidRPr="005B7B90">
        <w:rPr>
          <w:spacing w:val="3"/>
        </w:rPr>
        <w:t>к</w:t>
      </w:r>
      <w:r w:rsidRPr="005B7B90">
        <w:rPr>
          <w:spacing w:val="-5"/>
        </w:rPr>
        <w:t>у</w:t>
      </w:r>
      <w:r w:rsidRPr="005B7B90">
        <w:rPr>
          <w:spacing w:val="-1"/>
        </w:rPr>
        <w:t>сс</w:t>
      </w:r>
      <w:r w:rsidRPr="005B7B90">
        <w:t>т</w:t>
      </w:r>
      <w:r w:rsidRPr="005B7B90">
        <w:rPr>
          <w:spacing w:val="1"/>
        </w:rPr>
        <w:t>в</w:t>
      </w:r>
      <w:r w:rsidRPr="005B7B90">
        <w:t>а</w:t>
      </w:r>
      <w:r w:rsidRPr="005B7B90">
        <w:rPr>
          <w:spacing w:val="15"/>
        </w:rPr>
        <w:t xml:space="preserve"> </w:t>
      </w:r>
      <w:r w:rsidRPr="005B7B90">
        <w:t>ин</w:t>
      </w:r>
      <w:r w:rsidRPr="005B7B90">
        <w:rPr>
          <w:spacing w:val="-3"/>
        </w:rPr>
        <w:t>д</w:t>
      </w:r>
      <w:r w:rsidRPr="005B7B90">
        <w:t>иви</w:t>
      </w:r>
      <w:r w:rsidRPr="005B7B90">
        <w:rPr>
          <w:spacing w:val="2"/>
        </w:rPr>
        <w:t>д</w:t>
      </w:r>
      <w:r w:rsidRPr="005B7B90">
        <w:rPr>
          <w:spacing w:val="-8"/>
        </w:rPr>
        <w:t>у</w:t>
      </w:r>
      <w:r w:rsidRPr="005B7B90">
        <w:rPr>
          <w:spacing w:val="-1"/>
        </w:rPr>
        <w:t>а</w:t>
      </w:r>
      <w:r w:rsidRPr="005B7B90">
        <w:t>льного</w:t>
      </w:r>
      <w:r w:rsidRPr="005B7B90">
        <w:rPr>
          <w:spacing w:val="14"/>
        </w:rPr>
        <w:t xml:space="preserve"> </w:t>
      </w:r>
      <w:r w:rsidRPr="005B7B90">
        <w:t>и</w:t>
      </w:r>
      <w:r w:rsidRPr="005B7B90">
        <w:rPr>
          <w:spacing w:val="12"/>
        </w:rPr>
        <w:t xml:space="preserve"> </w:t>
      </w:r>
      <w:r w:rsidRPr="005B7B90">
        <w:rPr>
          <w:spacing w:val="-2"/>
        </w:rPr>
        <w:t>и</w:t>
      </w:r>
      <w:r w:rsidRPr="005B7B90">
        <w:t>нт</w:t>
      </w:r>
      <w:r w:rsidRPr="005B7B90">
        <w:rPr>
          <w:spacing w:val="-1"/>
        </w:rPr>
        <w:t>е</w:t>
      </w:r>
      <w:r w:rsidRPr="005B7B90">
        <w:t>рь</w:t>
      </w:r>
      <w:r w:rsidRPr="005B7B90">
        <w:rPr>
          <w:spacing w:val="-1"/>
        </w:rPr>
        <w:t>е</w:t>
      </w:r>
      <w:r w:rsidRPr="005B7B90">
        <w:t>рного</w:t>
      </w:r>
      <w:r w:rsidRPr="005B7B90">
        <w:rPr>
          <w:spacing w:val="11"/>
        </w:rPr>
        <w:t xml:space="preserve"> </w:t>
      </w:r>
      <w:r w:rsidRPr="005B7B90">
        <w:t>зн</w:t>
      </w:r>
      <w:r w:rsidRPr="005B7B90">
        <w:rPr>
          <w:spacing w:val="-1"/>
        </w:rPr>
        <w:t>аче</w:t>
      </w:r>
      <w:r w:rsidRPr="005B7B90">
        <w:t>ния</w:t>
      </w:r>
      <w:r w:rsidRPr="005B7B90">
        <w:rPr>
          <w:spacing w:val="11"/>
        </w:rPr>
        <w:t xml:space="preserve"> </w:t>
      </w:r>
      <w:r w:rsidRPr="005B7B90">
        <w:t>и</w:t>
      </w:r>
      <w:r w:rsidRPr="005B7B90">
        <w:rPr>
          <w:spacing w:val="15"/>
        </w:rPr>
        <w:t xml:space="preserve"> </w:t>
      </w:r>
      <w:r w:rsidRPr="005B7B90">
        <w:t>воплощ</w:t>
      </w:r>
      <w:r w:rsidRPr="005B7B90">
        <w:rPr>
          <w:spacing w:val="-1"/>
        </w:rPr>
        <w:t>а</w:t>
      </w:r>
      <w:r w:rsidRPr="005B7B90">
        <w:t>ть</w:t>
      </w:r>
      <w:r w:rsidRPr="005B7B90">
        <w:rPr>
          <w:spacing w:val="12"/>
        </w:rPr>
        <w:t xml:space="preserve"> </w:t>
      </w:r>
      <w:r w:rsidRPr="005B7B90">
        <w:rPr>
          <w:spacing w:val="-2"/>
        </w:rPr>
        <w:t>и</w:t>
      </w:r>
      <w:r w:rsidRPr="005B7B90">
        <w:t>х</w:t>
      </w:r>
      <w:r w:rsidRPr="005B7B90">
        <w:rPr>
          <w:spacing w:val="14"/>
        </w:rPr>
        <w:t xml:space="preserve"> </w:t>
      </w:r>
      <w:r w:rsidRPr="005B7B90">
        <w:t xml:space="preserve">в </w:t>
      </w:r>
      <w:r w:rsidRPr="005B7B90">
        <w:rPr>
          <w:spacing w:val="-1"/>
        </w:rPr>
        <w:t>ма</w:t>
      </w:r>
      <w:r w:rsidRPr="005B7B90">
        <w:t>т</w:t>
      </w:r>
      <w:r w:rsidRPr="005B7B90">
        <w:rPr>
          <w:spacing w:val="-1"/>
        </w:rPr>
        <w:t>е</w:t>
      </w:r>
      <w:r w:rsidRPr="005B7B90">
        <w:t>ри</w:t>
      </w:r>
      <w:r w:rsidRPr="005B7B90">
        <w:rPr>
          <w:spacing w:val="-1"/>
        </w:rPr>
        <w:t>а</w:t>
      </w:r>
      <w:r w:rsidRPr="005B7B90">
        <w:t>л</w:t>
      </w:r>
      <w:r w:rsidRPr="005B7B90">
        <w:rPr>
          <w:spacing w:val="-1"/>
        </w:rPr>
        <w:t>е</w:t>
      </w:r>
      <w:r w:rsidRPr="005B7B90">
        <w:t>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ПК</w:t>
      </w:r>
      <w:r w:rsidRPr="005B7B90">
        <w:rPr>
          <w:spacing w:val="45"/>
        </w:rPr>
        <w:t xml:space="preserve"> </w:t>
      </w:r>
      <w:r w:rsidRPr="005B7B90">
        <w:t>1.3.</w:t>
      </w:r>
      <w:r w:rsidRPr="005B7B90">
        <w:rPr>
          <w:spacing w:val="45"/>
        </w:rPr>
        <w:t xml:space="preserve"> </w:t>
      </w:r>
      <w:r w:rsidRPr="005B7B90">
        <w:t>Со</w:t>
      </w:r>
      <w:r w:rsidRPr="005B7B90">
        <w:rPr>
          <w:spacing w:val="-3"/>
        </w:rPr>
        <w:t>б</w:t>
      </w:r>
      <w:r w:rsidRPr="005B7B90">
        <w:t>ир</w:t>
      </w:r>
      <w:r w:rsidRPr="005B7B90">
        <w:rPr>
          <w:spacing w:val="-1"/>
        </w:rPr>
        <w:t>а</w:t>
      </w:r>
      <w:r w:rsidRPr="005B7B90">
        <w:t>ть,</w:t>
      </w:r>
      <w:r w:rsidRPr="005B7B90">
        <w:rPr>
          <w:spacing w:val="45"/>
        </w:rPr>
        <w:t xml:space="preserve"> </w:t>
      </w:r>
      <w:r w:rsidRPr="005B7B90">
        <w:rPr>
          <w:spacing w:val="-4"/>
        </w:rPr>
        <w:t>а</w:t>
      </w:r>
      <w:r w:rsidRPr="005B7B90">
        <w:t>н</w:t>
      </w:r>
      <w:r w:rsidRPr="005B7B90">
        <w:rPr>
          <w:spacing w:val="-1"/>
        </w:rPr>
        <w:t>а</w:t>
      </w:r>
      <w:r w:rsidRPr="005B7B90">
        <w:t>л</w:t>
      </w:r>
      <w:r w:rsidRPr="005B7B90">
        <w:rPr>
          <w:spacing w:val="1"/>
        </w:rPr>
        <w:t>и</w:t>
      </w:r>
      <w:r w:rsidRPr="005B7B90">
        <w:rPr>
          <w:spacing w:val="-2"/>
        </w:rPr>
        <w:t>з</w:t>
      </w:r>
      <w:r w:rsidRPr="005B7B90">
        <w:t>иров</w:t>
      </w:r>
      <w:r w:rsidRPr="005B7B90">
        <w:rPr>
          <w:spacing w:val="-2"/>
        </w:rPr>
        <w:t>а</w:t>
      </w:r>
      <w:r w:rsidRPr="005B7B90">
        <w:t>ть</w:t>
      </w:r>
      <w:r w:rsidRPr="005B7B90">
        <w:rPr>
          <w:spacing w:val="43"/>
        </w:rPr>
        <w:t xml:space="preserve"> </w:t>
      </w:r>
      <w:r w:rsidRPr="005B7B90">
        <w:t>и</w:t>
      </w:r>
      <w:r w:rsidRPr="005B7B90">
        <w:rPr>
          <w:spacing w:val="46"/>
        </w:rPr>
        <w:t xml:space="preserve"> </w:t>
      </w:r>
      <w:r w:rsidRPr="005B7B90">
        <w:rPr>
          <w:spacing w:val="-1"/>
        </w:rPr>
        <w:t>с</w:t>
      </w:r>
      <w:r w:rsidRPr="005B7B90">
        <w:t>и</w:t>
      </w:r>
      <w:r w:rsidRPr="005B7B90">
        <w:rPr>
          <w:spacing w:val="-1"/>
        </w:rPr>
        <w:t>с</w:t>
      </w:r>
      <w:r w:rsidRPr="005B7B90">
        <w:t>т</w:t>
      </w:r>
      <w:r w:rsidRPr="005B7B90">
        <w:rPr>
          <w:spacing w:val="-1"/>
        </w:rPr>
        <w:t>ема</w:t>
      </w:r>
      <w:r w:rsidRPr="005B7B90">
        <w:t>тизиров</w:t>
      </w:r>
      <w:r w:rsidRPr="005B7B90">
        <w:rPr>
          <w:spacing w:val="-2"/>
        </w:rPr>
        <w:t>ат</w:t>
      </w:r>
      <w:r w:rsidRPr="005B7B90">
        <w:t>ь</w:t>
      </w:r>
      <w:r w:rsidRPr="005B7B90">
        <w:rPr>
          <w:spacing w:val="52"/>
        </w:rPr>
        <w:t xml:space="preserve"> </w:t>
      </w:r>
      <w:r w:rsidRPr="005B7B90">
        <w:t>п</w:t>
      </w:r>
      <w:r w:rsidRPr="005B7B90">
        <w:rPr>
          <w:spacing w:val="-3"/>
        </w:rPr>
        <w:t>о</w:t>
      </w:r>
      <w:r w:rsidRPr="005B7B90">
        <w:t>дготовит</w:t>
      </w:r>
      <w:r w:rsidRPr="005B7B90">
        <w:rPr>
          <w:spacing w:val="-4"/>
        </w:rPr>
        <w:t>е</w:t>
      </w:r>
      <w:r w:rsidRPr="005B7B90">
        <w:t>льный</w:t>
      </w:r>
      <w:r w:rsidRPr="005B7B90">
        <w:rPr>
          <w:spacing w:val="43"/>
        </w:rPr>
        <w:t xml:space="preserve"> </w:t>
      </w:r>
      <w:r w:rsidRPr="005B7B90">
        <w:rPr>
          <w:spacing w:val="-1"/>
        </w:rPr>
        <w:t>ма</w:t>
      </w:r>
      <w:r w:rsidRPr="005B7B90">
        <w:t>т</w:t>
      </w:r>
      <w:r w:rsidRPr="005B7B90">
        <w:rPr>
          <w:spacing w:val="-1"/>
        </w:rPr>
        <w:t>е</w:t>
      </w:r>
      <w:r w:rsidRPr="005B7B90">
        <w:t>ри</w:t>
      </w:r>
      <w:r w:rsidRPr="005B7B90">
        <w:rPr>
          <w:spacing w:val="-1"/>
        </w:rPr>
        <w:t>а</w:t>
      </w:r>
      <w:r w:rsidRPr="005B7B90">
        <w:t>л</w:t>
      </w:r>
      <w:r w:rsidRPr="005B7B90">
        <w:rPr>
          <w:spacing w:val="45"/>
        </w:rPr>
        <w:t xml:space="preserve"> </w:t>
      </w:r>
      <w:r w:rsidRPr="005B7B90">
        <w:t>п</w:t>
      </w:r>
      <w:r w:rsidRPr="005B7B90">
        <w:rPr>
          <w:spacing w:val="-3"/>
        </w:rPr>
        <w:t>р</w:t>
      </w:r>
      <w:r w:rsidRPr="005B7B90">
        <w:t>и про</w:t>
      </w:r>
      <w:r w:rsidRPr="005B7B90">
        <w:rPr>
          <w:spacing w:val="-1"/>
        </w:rPr>
        <w:t>е</w:t>
      </w:r>
      <w:r w:rsidRPr="005B7B90">
        <w:t>ктиров</w:t>
      </w:r>
      <w:r w:rsidRPr="005B7B90">
        <w:rPr>
          <w:spacing w:val="-2"/>
        </w:rPr>
        <w:t>ан</w:t>
      </w:r>
      <w:r w:rsidRPr="005B7B90">
        <w:t>ии</w:t>
      </w:r>
      <w:r w:rsidRPr="005B7B90">
        <w:rPr>
          <w:spacing w:val="-2"/>
        </w:rPr>
        <w:t xml:space="preserve"> </w:t>
      </w:r>
      <w:r w:rsidRPr="005B7B90">
        <w:t>изд</w:t>
      </w:r>
      <w:r w:rsidRPr="005B7B90">
        <w:rPr>
          <w:spacing w:val="-1"/>
        </w:rPr>
        <w:t>е</w:t>
      </w:r>
      <w:r w:rsidRPr="005B7B90">
        <w:t>л</w:t>
      </w:r>
      <w:r w:rsidRPr="005B7B90">
        <w:rPr>
          <w:spacing w:val="-1"/>
        </w:rPr>
        <w:t>и</w:t>
      </w:r>
      <w:r w:rsidRPr="005B7B90">
        <w:t>й д</w:t>
      </w:r>
      <w:r w:rsidRPr="005B7B90">
        <w:rPr>
          <w:spacing w:val="-1"/>
        </w:rPr>
        <w:t>е</w:t>
      </w:r>
      <w:r w:rsidRPr="005B7B90">
        <w:t>кор</w:t>
      </w:r>
      <w:r w:rsidRPr="005B7B90">
        <w:rPr>
          <w:spacing w:val="-1"/>
        </w:rPr>
        <w:t>а</w:t>
      </w:r>
      <w:r w:rsidRPr="005B7B90">
        <w:t>тивн</w:t>
      </w:r>
      <w:r w:rsidRPr="005B7B90">
        <w:rPr>
          <w:spacing w:val="3"/>
        </w:rPr>
        <w:t>о</w:t>
      </w:r>
      <w:r w:rsidRPr="005B7B90">
        <w:rPr>
          <w:spacing w:val="-1"/>
        </w:rPr>
        <w:t>-¬</w:t>
      </w:r>
      <w:r w:rsidRPr="005B7B90">
        <w:t>п</w:t>
      </w:r>
      <w:r w:rsidRPr="005B7B90">
        <w:rPr>
          <w:spacing w:val="-3"/>
        </w:rPr>
        <w:t>р</w:t>
      </w:r>
      <w:r w:rsidRPr="005B7B90">
        <w:t>икл</w:t>
      </w:r>
      <w:r w:rsidRPr="005B7B90">
        <w:rPr>
          <w:spacing w:val="-4"/>
        </w:rPr>
        <w:t>а</w:t>
      </w:r>
      <w:r w:rsidRPr="005B7B90">
        <w:t>д</w:t>
      </w:r>
      <w:r w:rsidRPr="005B7B90">
        <w:rPr>
          <w:spacing w:val="1"/>
        </w:rPr>
        <w:t>н</w:t>
      </w:r>
      <w:r w:rsidRPr="005B7B90">
        <w:t>ого и</w:t>
      </w:r>
      <w:r w:rsidRPr="005B7B90">
        <w:rPr>
          <w:spacing w:val="-1"/>
        </w:rPr>
        <w:t>с</w:t>
      </w:r>
      <w:r w:rsidRPr="005B7B90">
        <w:rPr>
          <w:spacing w:val="3"/>
        </w:rPr>
        <w:t>к</w:t>
      </w:r>
      <w:r w:rsidRPr="005B7B90">
        <w:rPr>
          <w:spacing w:val="-8"/>
        </w:rPr>
        <w:t>у</w:t>
      </w:r>
      <w:r w:rsidRPr="005B7B90">
        <w:rPr>
          <w:spacing w:val="1"/>
        </w:rPr>
        <w:t>с</w:t>
      </w:r>
      <w:r w:rsidRPr="005B7B90">
        <w:rPr>
          <w:spacing w:val="-1"/>
        </w:rPr>
        <w:t>с</w:t>
      </w:r>
      <w:r w:rsidRPr="005B7B90">
        <w:t>тв</w:t>
      </w:r>
      <w:r w:rsidRPr="005B7B90">
        <w:rPr>
          <w:spacing w:val="-2"/>
        </w:rPr>
        <w:t>а</w:t>
      </w:r>
      <w:r w:rsidRPr="005B7B90">
        <w:t>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ПК</w:t>
      </w:r>
      <w:r w:rsidRPr="005B7B90">
        <w:rPr>
          <w:spacing w:val="28"/>
        </w:rPr>
        <w:t xml:space="preserve"> </w:t>
      </w:r>
      <w:r w:rsidRPr="005B7B90">
        <w:t>1.4.</w:t>
      </w:r>
      <w:r w:rsidRPr="005B7B90">
        <w:rPr>
          <w:spacing w:val="28"/>
        </w:rPr>
        <w:t xml:space="preserve"> </w:t>
      </w:r>
      <w:r w:rsidRPr="005B7B90">
        <w:rPr>
          <w:spacing w:val="-2"/>
        </w:rPr>
        <w:t>В</w:t>
      </w:r>
      <w:r w:rsidRPr="005B7B90">
        <w:t>оплощ</w:t>
      </w:r>
      <w:r w:rsidRPr="005B7B90">
        <w:rPr>
          <w:spacing w:val="-1"/>
        </w:rPr>
        <w:t>а</w:t>
      </w:r>
      <w:r w:rsidRPr="005B7B90">
        <w:t>ть</w:t>
      </w:r>
      <w:r w:rsidRPr="005B7B90">
        <w:rPr>
          <w:spacing w:val="29"/>
        </w:rPr>
        <w:t xml:space="preserve"> </w:t>
      </w:r>
      <w:r w:rsidRPr="005B7B90">
        <w:t>в</w:t>
      </w:r>
      <w:r w:rsidRPr="005B7B90">
        <w:rPr>
          <w:spacing w:val="28"/>
        </w:rPr>
        <w:t xml:space="preserve"> </w:t>
      </w:r>
      <w:r w:rsidRPr="005B7B90">
        <w:rPr>
          <w:spacing w:val="-1"/>
        </w:rPr>
        <w:t>ма</w:t>
      </w:r>
      <w:r w:rsidRPr="005B7B90">
        <w:t>т</w:t>
      </w:r>
      <w:r w:rsidRPr="005B7B90">
        <w:rPr>
          <w:spacing w:val="-1"/>
        </w:rPr>
        <w:t>е</w:t>
      </w:r>
      <w:r w:rsidRPr="005B7B90">
        <w:t>ри</w:t>
      </w:r>
      <w:r w:rsidRPr="005B7B90">
        <w:rPr>
          <w:spacing w:val="-1"/>
        </w:rPr>
        <w:t>а</w:t>
      </w:r>
      <w:r w:rsidRPr="005B7B90">
        <w:t>ле</w:t>
      </w:r>
      <w:r w:rsidRPr="005B7B90">
        <w:rPr>
          <w:spacing w:val="30"/>
        </w:rPr>
        <w:t xml:space="preserve"> </w:t>
      </w:r>
      <w:r w:rsidRPr="005B7B90">
        <w:rPr>
          <w:spacing w:val="-1"/>
        </w:rPr>
        <w:t>с</w:t>
      </w:r>
      <w:r w:rsidRPr="005B7B90">
        <w:rPr>
          <w:spacing w:val="1"/>
        </w:rPr>
        <w:t>а</w:t>
      </w:r>
      <w:r w:rsidRPr="005B7B90">
        <w:rPr>
          <w:spacing w:val="-1"/>
        </w:rPr>
        <w:t>м</w:t>
      </w:r>
      <w:r w:rsidRPr="005B7B90">
        <w:t>о</w:t>
      </w:r>
      <w:r w:rsidRPr="005B7B90">
        <w:rPr>
          <w:spacing w:val="1"/>
        </w:rPr>
        <w:t>с</w:t>
      </w:r>
      <w:r w:rsidRPr="005B7B90">
        <w:t>тоятельно</w:t>
      </w:r>
      <w:r w:rsidRPr="005B7B90">
        <w:rPr>
          <w:spacing w:val="28"/>
        </w:rPr>
        <w:t xml:space="preserve"> </w:t>
      </w:r>
      <w:r w:rsidRPr="005B7B90">
        <w:t>р</w:t>
      </w:r>
      <w:r w:rsidRPr="005B7B90">
        <w:rPr>
          <w:spacing w:val="-1"/>
        </w:rPr>
        <w:t>а</w:t>
      </w:r>
      <w:r w:rsidRPr="005B7B90">
        <w:t>зр</w:t>
      </w:r>
      <w:r w:rsidRPr="005B7B90">
        <w:rPr>
          <w:spacing w:val="-1"/>
        </w:rPr>
        <w:t>а</w:t>
      </w:r>
      <w:r w:rsidRPr="005B7B90">
        <w:t>бот</w:t>
      </w:r>
      <w:r w:rsidRPr="005B7B90">
        <w:rPr>
          <w:spacing w:val="-1"/>
        </w:rPr>
        <w:t>а</w:t>
      </w:r>
      <w:r w:rsidRPr="005B7B90">
        <w:rPr>
          <w:spacing w:val="-2"/>
        </w:rPr>
        <w:t>н</w:t>
      </w:r>
      <w:r w:rsidRPr="005B7B90">
        <w:t>ный</w:t>
      </w:r>
      <w:r w:rsidRPr="005B7B90">
        <w:rPr>
          <w:spacing w:val="29"/>
        </w:rPr>
        <w:t xml:space="preserve"> </w:t>
      </w:r>
      <w:r w:rsidRPr="005B7B90">
        <w:t>про</w:t>
      </w:r>
      <w:r w:rsidRPr="005B7B90">
        <w:rPr>
          <w:spacing w:val="-1"/>
        </w:rPr>
        <w:t>е</w:t>
      </w:r>
      <w:r w:rsidRPr="005B7B90">
        <w:t>кт</w:t>
      </w:r>
      <w:r w:rsidRPr="005B7B90">
        <w:rPr>
          <w:spacing w:val="26"/>
        </w:rPr>
        <w:t xml:space="preserve"> </w:t>
      </w:r>
      <w:r w:rsidRPr="005B7B90">
        <w:t>изд</w:t>
      </w:r>
      <w:r w:rsidRPr="005B7B90">
        <w:rPr>
          <w:spacing w:val="-1"/>
        </w:rPr>
        <w:t>е</w:t>
      </w:r>
      <w:r w:rsidRPr="005B7B90">
        <w:rPr>
          <w:spacing w:val="-3"/>
        </w:rPr>
        <w:t>л</w:t>
      </w:r>
      <w:r w:rsidRPr="005B7B90">
        <w:t>ия д</w:t>
      </w:r>
      <w:r w:rsidRPr="005B7B90">
        <w:rPr>
          <w:spacing w:val="-1"/>
        </w:rPr>
        <w:t>е</w:t>
      </w:r>
      <w:r w:rsidRPr="005B7B90">
        <w:t>кор</w:t>
      </w:r>
      <w:r w:rsidRPr="005B7B90">
        <w:rPr>
          <w:spacing w:val="-1"/>
        </w:rPr>
        <w:t>а</w:t>
      </w:r>
      <w:r w:rsidRPr="005B7B90">
        <w:t>тивно</w:t>
      </w:r>
      <w:r w:rsidRPr="005B7B90">
        <w:rPr>
          <w:spacing w:val="-1"/>
        </w:rPr>
        <w:t>-</w:t>
      </w:r>
      <w:r w:rsidRPr="005B7B90">
        <w:t>пр</w:t>
      </w:r>
      <w:r w:rsidRPr="005B7B90">
        <w:rPr>
          <w:spacing w:val="-2"/>
        </w:rPr>
        <w:t>и</w:t>
      </w:r>
      <w:r w:rsidRPr="005B7B90">
        <w:t>кл</w:t>
      </w:r>
      <w:r w:rsidRPr="005B7B90">
        <w:rPr>
          <w:spacing w:val="-1"/>
        </w:rPr>
        <w:t>а</w:t>
      </w:r>
      <w:r w:rsidRPr="005B7B90">
        <w:t>д</w:t>
      </w:r>
      <w:r w:rsidRPr="005B7B90">
        <w:rPr>
          <w:spacing w:val="-1"/>
        </w:rPr>
        <w:t>н</w:t>
      </w:r>
      <w:r w:rsidRPr="005B7B90">
        <w:t>ого и</w:t>
      </w:r>
      <w:r w:rsidRPr="005B7B90">
        <w:rPr>
          <w:spacing w:val="-1"/>
        </w:rPr>
        <w:t>с</w:t>
      </w:r>
      <w:r w:rsidRPr="005B7B90">
        <w:rPr>
          <w:spacing w:val="3"/>
        </w:rPr>
        <w:t>к</w:t>
      </w:r>
      <w:r w:rsidRPr="005B7B90">
        <w:rPr>
          <w:spacing w:val="-5"/>
        </w:rPr>
        <w:t>у</w:t>
      </w:r>
      <w:r w:rsidRPr="005B7B90">
        <w:rPr>
          <w:spacing w:val="-1"/>
        </w:rPr>
        <w:t>сс</w:t>
      </w:r>
      <w:r w:rsidRPr="005B7B90">
        <w:t>т</w:t>
      </w:r>
      <w:r w:rsidRPr="005B7B90">
        <w:rPr>
          <w:spacing w:val="1"/>
        </w:rPr>
        <w:t>в</w:t>
      </w:r>
      <w:r w:rsidRPr="005B7B90">
        <w:t>а</w:t>
      </w:r>
      <w:r w:rsidRPr="005B7B90">
        <w:rPr>
          <w:spacing w:val="-1"/>
        </w:rPr>
        <w:t xml:space="preserve"> (</w:t>
      </w:r>
      <w:r w:rsidRPr="005B7B90">
        <w:t>по вид</w:t>
      </w:r>
      <w:r w:rsidRPr="005B7B90">
        <w:rPr>
          <w:spacing w:val="-1"/>
        </w:rPr>
        <w:t>ам</w:t>
      </w:r>
      <w:r w:rsidRPr="005B7B90">
        <w:t>).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ПК</w:t>
      </w:r>
      <w:r w:rsidRPr="005B7B90">
        <w:rPr>
          <w:spacing w:val="7"/>
        </w:rPr>
        <w:t xml:space="preserve"> </w:t>
      </w:r>
      <w:r w:rsidRPr="005B7B90">
        <w:t>1.5.</w:t>
      </w:r>
      <w:r w:rsidRPr="005B7B90">
        <w:rPr>
          <w:spacing w:val="6"/>
        </w:rPr>
        <w:t xml:space="preserve"> </w:t>
      </w:r>
      <w:r w:rsidRPr="005B7B90">
        <w:rPr>
          <w:spacing w:val="-2"/>
        </w:rPr>
        <w:t>В</w:t>
      </w:r>
      <w:r w:rsidRPr="005B7B90">
        <w:t>ыпол</w:t>
      </w:r>
      <w:r w:rsidRPr="005B7B90">
        <w:rPr>
          <w:spacing w:val="1"/>
        </w:rPr>
        <w:t>н</w:t>
      </w:r>
      <w:r w:rsidRPr="005B7B90">
        <w:t>ять</w:t>
      </w:r>
      <w:r w:rsidRPr="005B7B90">
        <w:rPr>
          <w:spacing w:val="7"/>
        </w:rPr>
        <w:t xml:space="preserve"> </w:t>
      </w:r>
      <w:r w:rsidRPr="005B7B90">
        <w:t>э</w:t>
      </w:r>
      <w:r w:rsidRPr="005B7B90">
        <w:rPr>
          <w:spacing w:val="-1"/>
        </w:rPr>
        <w:t>с</w:t>
      </w:r>
      <w:r w:rsidRPr="005B7B90">
        <w:rPr>
          <w:spacing w:val="-2"/>
        </w:rPr>
        <w:t>к</w:t>
      </w:r>
      <w:r w:rsidRPr="005B7B90">
        <w:t>изы</w:t>
      </w:r>
      <w:r w:rsidRPr="005B7B90">
        <w:rPr>
          <w:spacing w:val="6"/>
        </w:rPr>
        <w:t xml:space="preserve"> </w:t>
      </w:r>
      <w:r w:rsidRPr="005B7B90">
        <w:t>и</w:t>
      </w:r>
      <w:r w:rsidRPr="005B7B90">
        <w:rPr>
          <w:spacing w:val="5"/>
        </w:rPr>
        <w:t xml:space="preserve"> </w:t>
      </w:r>
      <w:r w:rsidRPr="005B7B90">
        <w:t>про</w:t>
      </w:r>
      <w:r w:rsidRPr="005B7B90">
        <w:rPr>
          <w:spacing w:val="-1"/>
        </w:rPr>
        <w:t>е</w:t>
      </w:r>
      <w:r w:rsidRPr="005B7B90">
        <w:t>кты</w:t>
      </w:r>
      <w:r w:rsidRPr="005B7B90">
        <w:rPr>
          <w:spacing w:val="6"/>
        </w:rPr>
        <w:t xml:space="preserve"> </w:t>
      </w:r>
      <w:r w:rsidRPr="005B7B90">
        <w:t>с</w:t>
      </w:r>
      <w:r w:rsidRPr="005B7B90">
        <w:rPr>
          <w:spacing w:val="6"/>
        </w:rPr>
        <w:t xml:space="preserve"> </w:t>
      </w:r>
      <w:r w:rsidRPr="005B7B90">
        <w:t>и</w:t>
      </w:r>
      <w:r w:rsidRPr="005B7B90">
        <w:rPr>
          <w:spacing w:val="-1"/>
        </w:rPr>
        <w:t>с</w:t>
      </w:r>
      <w:r w:rsidRPr="005B7B90">
        <w:t>по</w:t>
      </w:r>
      <w:r w:rsidRPr="005B7B90">
        <w:rPr>
          <w:spacing w:val="-3"/>
        </w:rPr>
        <w:t>л</w:t>
      </w:r>
      <w:r w:rsidRPr="005B7B90">
        <w:t>ьзов</w:t>
      </w:r>
      <w:r w:rsidRPr="005B7B90">
        <w:rPr>
          <w:spacing w:val="4"/>
        </w:rPr>
        <w:t>а</w:t>
      </w:r>
      <w:r w:rsidRPr="005B7B90">
        <w:t>ни</w:t>
      </w:r>
      <w:r w:rsidRPr="005B7B90">
        <w:rPr>
          <w:spacing w:val="-1"/>
        </w:rPr>
        <w:t>е</w:t>
      </w:r>
      <w:r w:rsidRPr="005B7B90">
        <w:t>м</w:t>
      </w:r>
      <w:r w:rsidRPr="005B7B90">
        <w:rPr>
          <w:spacing w:val="6"/>
        </w:rPr>
        <w:t xml:space="preserve"> </w:t>
      </w:r>
      <w:r w:rsidRPr="005B7B90">
        <w:t>р</w:t>
      </w:r>
      <w:r w:rsidRPr="005B7B90">
        <w:rPr>
          <w:spacing w:val="-1"/>
        </w:rPr>
        <w:t>а</w:t>
      </w:r>
      <w:r w:rsidRPr="005B7B90">
        <w:t>зл</w:t>
      </w:r>
      <w:r w:rsidRPr="005B7B90">
        <w:rPr>
          <w:spacing w:val="1"/>
        </w:rPr>
        <w:t>и</w:t>
      </w:r>
      <w:r w:rsidRPr="005B7B90">
        <w:rPr>
          <w:spacing w:val="-1"/>
        </w:rPr>
        <w:t>ч</w:t>
      </w:r>
      <w:r w:rsidRPr="005B7B90">
        <w:t>н</w:t>
      </w:r>
      <w:r w:rsidRPr="005B7B90">
        <w:rPr>
          <w:spacing w:val="-3"/>
        </w:rPr>
        <w:t>ы</w:t>
      </w:r>
      <w:r w:rsidRPr="005B7B90">
        <w:t>х</w:t>
      </w:r>
      <w:r w:rsidRPr="005B7B90">
        <w:rPr>
          <w:spacing w:val="9"/>
        </w:rPr>
        <w:t xml:space="preserve"> </w:t>
      </w:r>
      <w:r w:rsidRPr="005B7B90">
        <w:rPr>
          <w:spacing w:val="-3"/>
        </w:rPr>
        <w:t>г</w:t>
      </w:r>
      <w:r w:rsidRPr="005B7B90">
        <w:t>р</w:t>
      </w:r>
      <w:r w:rsidRPr="005B7B90">
        <w:rPr>
          <w:spacing w:val="-1"/>
        </w:rPr>
        <w:t>а</w:t>
      </w:r>
      <w:r w:rsidRPr="005B7B90">
        <w:t>ф</w:t>
      </w:r>
      <w:r w:rsidRPr="005B7B90">
        <w:rPr>
          <w:spacing w:val="1"/>
        </w:rPr>
        <w:t>и</w:t>
      </w:r>
      <w:r w:rsidRPr="005B7B90">
        <w:rPr>
          <w:spacing w:val="-1"/>
        </w:rPr>
        <w:t>чес</w:t>
      </w:r>
      <w:r w:rsidRPr="005B7B90">
        <w:t>ких</w:t>
      </w:r>
      <w:r w:rsidRPr="005B7B90">
        <w:rPr>
          <w:spacing w:val="9"/>
        </w:rPr>
        <w:t xml:space="preserve"> </w:t>
      </w:r>
      <w:r w:rsidRPr="005B7B90">
        <w:rPr>
          <w:spacing w:val="-1"/>
        </w:rPr>
        <w:t>с</w:t>
      </w:r>
      <w:r w:rsidRPr="005B7B90">
        <w:t>р</w:t>
      </w:r>
      <w:r w:rsidRPr="005B7B90">
        <w:rPr>
          <w:spacing w:val="-1"/>
        </w:rPr>
        <w:t>е</w:t>
      </w:r>
      <w:r w:rsidRPr="005B7B90">
        <w:t>д</w:t>
      </w:r>
      <w:r w:rsidRPr="005B7B90">
        <w:rPr>
          <w:spacing w:val="-1"/>
        </w:rPr>
        <w:t>с</w:t>
      </w:r>
      <w:r w:rsidRPr="005B7B90">
        <w:t>тв</w:t>
      </w:r>
      <w:r w:rsidRPr="005B7B90">
        <w:rPr>
          <w:spacing w:val="4"/>
        </w:rPr>
        <w:t xml:space="preserve"> </w:t>
      </w:r>
      <w:r w:rsidRPr="005B7B90">
        <w:t>и при</w:t>
      </w:r>
      <w:r w:rsidRPr="005B7B90">
        <w:rPr>
          <w:spacing w:val="-1"/>
        </w:rPr>
        <w:t>ем</w:t>
      </w:r>
      <w:r w:rsidRPr="005B7B90">
        <w:t>ов.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ПК</w:t>
      </w:r>
      <w:r w:rsidRPr="005B7B90">
        <w:rPr>
          <w:spacing w:val="26"/>
        </w:rPr>
        <w:t xml:space="preserve"> </w:t>
      </w:r>
      <w:r w:rsidRPr="005B7B90">
        <w:t>1.6.</w:t>
      </w:r>
      <w:r w:rsidRPr="005B7B90">
        <w:rPr>
          <w:spacing w:val="26"/>
        </w:rPr>
        <w:t xml:space="preserve"> </w:t>
      </w:r>
      <w:r w:rsidRPr="005B7B90">
        <w:t>С</w:t>
      </w:r>
      <w:r w:rsidRPr="005B7B90">
        <w:rPr>
          <w:spacing w:val="-1"/>
        </w:rPr>
        <w:t>ам</w:t>
      </w:r>
      <w:r w:rsidRPr="005B7B90">
        <w:t>о</w:t>
      </w:r>
      <w:r w:rsidRPr="005B7B90">
        <w:rPr>
          <w:spacing w:val="-1"/>
        </w:rPr>
        <w:t>с</w:t>
      </w:r>
      <w:r w:rsidRPr="005B7B90">
        <w:t>тоятельно</w:t>
      </w:r>
      <w:r w:rsidRPr="005B7B90">
        <w:rPr>
          <w:spacing w:val="26"/>
        </w:rPr>
        <w:t xml:space="preserve"> </w:t>
      </w:r>
      <w:r w:rsidRPr="005B7B90">
        <w:t>р</w:t>
      </w:r>
      <w:r w:rsidRPr="005B7B90">
        <w:rPr>
          <w:spacing w:val="-1"/>
        </w:rPr>
        <w:t>а</w:t>
      </w:r>
      <w:r w:rsidRPr="005B7B90">
        <w:t>зр</w:t>
      </w:r>
      <w:r w:rsidRPr="005B7B90">
        <w:rPr>
          <w:spacing w:val="-1"/>
        </w:rPr>
        <w:t>а</w:t>
      </w:r>
      <w:r w:rsidRPr="005B7B90">
        <w:t>б</w:t>
      </w:r>
      <w:r w:rsidRPr="005B7B90">
        <w:rPr>
          <w:spacing w:val="-1"/>
        </w:rPr>
        <w:t>а</w:t>
      </w:r>
      <w:r w:rsidRPr="005B7B90">
        <w:t>ты</w:t>
      </w:r>
      <w:r w:rsidRPr="005B7B90">
        <w:rPr>
          <w:spacing w:val="-1"/>
        </w:rPr>
        <w:t>ва</w:t>
      </w:r>
      <w:r w:rsidRPr="005B7B90">
        <w:t>ть</w:t>
      </w:r>
      <w:r w:rsidRPr="005B7B90">
        <w:rPr>
          <w:spacing w:val="26"/>
        </w:rPr>
        <w:t xml:space="preserve"> </w:t>
      </w:r>
      <w:r w:rsidRPr="005B7B90">
        <w:rPr>
          <w:spacing w:val="-2"/>
        </w:rPr>
        <w:t>к</w:t>
      </w:r>
      <w:r w:rsidRPr="005B7B90">
        <w:t>олор</w:t>
      </w:r>
      <w:r w:rsidRPr="005B7B90">
        <w:rPr>
          <w:spacing w:val="1"/>
        </w:rPr>
        <w:t>и</w:t>
      </w:r>
      <w:r w:rsidRPr="005B7B90">
        <w:rPr>
          <w:spacing w:val="-1"/>
        </w:rPr>
        <w:t>с</w:t>
      </w:r>
      <w:r w:rsidRPr="005B7B90">
        <w:t>ти</w:t>
      </w:r>
      <w:r w:rsidRPr="005B7B90">
        <w:rPr>
          <w:spacing w:val="-1"/>
        </w:rPr>
        <w:t>чес</w:t>
      </w:r>
      <w:r w:rsidRPr="005B7B90">
        <w:t>кие</w:t>
      </w:r>
      <w:r w:rsidRPr="005B7B90">
        <w:rPr>
          <w:spacing w:val="25"/>
        </w:rPr>
        <w:t xml:space="preserve"> </w:t>
      </w:r>
      <w:r w:rsidRPr="005B7B90">
        <w:t>р</w:t>
      </w:r>
      <w:r w:rsidRPr="005B7B90">
        <w:rPr>
          <w:spacing w:val="-1"/>
        </w:rPr>
        <w:t>е</w:t>
      </w:r>
      <w:r w:rsidRPr="005B7B90">
        <w:t>ш</w:t>
      </w:r>
      <w:r w:rsidRPr="005B7B90">
        <w:rPr>
          <w:spacing w:val="-1"/>
        </w:rPr>
        <w:t>е</w:t>
      </w:r>
      <w:r w:rsidRPr="005B7B90">
        <w:t>ния</w:t>
      </w:r>
      <w:r w:rsidRPr="005B7B90">
        <w:rPr>
          <w:spacing w:val="23"/>
        </w:rPr>
        <w:t xml:space="preserve"> </w:t>
      </w:r>
      <w:r w:rsidRPr="005B7B90">
        <w:rPr>
          <w:spacing w:val="4"/>
        </w:rPr>
        <w:t>х</w:t>
      </w:r>
      <w:r w:rsidRPr="005B7B90">
        <w:rPr>
          <w:spacing w:val="-8"/>
        </w:rPr>
        <w:t>у</w:t>
      </w:r>
      <w:r w:rsidRPr="005B7B90">
        <w:t>дож</w:t>
      </w:r>
      <w:r w:rsidRPr="005B7B90">
        <w:rPr>
          <w:spacing w:val="1"/>
        </w:rPr>
        <w:t>е</w:t>
      </w:r>
      <w:r w:rsidRPr="005B7B90">
        <w:rPr>
          <w:spacing w:val="-1"/>
        </w:rPr>
        <w:t>с</w:t>
      </w:r>
      <w:r w:rsidRPr="005B7B90">
        <w:t>тв</w:t>
      </w:r>
      <w:r w:rsidRPr="005B7B90">
        <w:rPr>
          <w:spacing w:val="-2"/>
        </w:rPr>
        <w:t>е</w:t>
      </w:r>
      <w:r w:rsidRPr="005B7B90">
        <w:t>нн</w:t>
      </w:r>
      <w:r w:rsidRPr="005B7B90">
        <w:rPr>
          <w:spacing w:val="7"/>
        </w:rPr>
        <w:t>о</w:t>
      </w:r>
      <w:r w:rsidRPr="005B7B90">
        <w:t>- гр</w:t>
      </w:r>
      <w:r w:rsidRPr="005B7B90">
        <w:rPr>
          <w:spacing w:val="-1"/>
        </w:rPr>
        <w:t>а</w:t>
      </w:r>
      <w:r w:rsidRPr="005B7B90">
        <w:t>ф</w:t>
      </w:r>
      <w:r w:rsidRPr="005B7B90">
        <w:rPr>
          <w:spacing w:val="1"/>
        </w:rPr>
        <w:t>и</w:t>
      </w:r>
      <w:r w:rsidRPr="005B7B90">
        <w:rPr>
          <w:spacing w:val="-1"/>
        </w:rPr>
        <w:t>чес</w:t>
      </w:r>
      <w:r w:rsidRPr="005B7B90">
        <w:t>ких</w:t>
      </w:r>
      <w:r w:rsidRPr="005B7B90">
        <w:rPr>
          <w:spacing w:val="-1"/>
        </w:rPr>
        <w:t xml:space="preserve"> </w:t>
      </w:r>
      <w:r w:rsidRPr="005B7B90">
        <w:t>про</w:t>
      </w:r>
      <w:r w:rsidRPr="005B7B90">
        <w:rPr>
          <w:spacing w:val="-1"/>
        </w:rPr>
        <w:t>е</w:t>
      </w:r>
      <w:r w:rsidRPr="005B7B90">
        <w:t>ктов</w:t>
      </w:r>
      <w:r w:rsidRPr="005B7B90">
        <w:rPr>
          <w:spacing w:val="-3"/>
        </w:rPr>
        <w:t xml:space="preserve"> </w:t>
      </w:r>
      <w:r w:rsidRPr="005B7B90">
        <w:t>изд</w:t>
      </w:r>
      <w:r w:rsidRPr="005B7B90">
        <w:rPr>
          <w:spacing w:val="-1"/>
        </w:rPr>
        <w:t>е</w:t>
      </w:r>
      <w:r w:rsidRPr="005B7B90">
        <w:t>л</w:t>
      </w:r>
      <w:r w:rsidRPr="005B7B90">
        <w:rPr>
          <w:spacing w:val="-1"/>
        </w:rPr>
        <w:t>и</w:t>
      </w:r>
      <w:r w:rsidRPr="005B7B90">
        <w:t>й д</w:t>
      </w:r>
      <w:r w:rsidRPr="005B7B90">
        <w:rPr>
          <w:spacing w:val="-1"/>
        </w:rPr>
        <w:t>е</w:t>
      </w:r>
      <w:r w:rsidRPr="005B7B90">
        <w:t>кор</w:t>
      </w:r>
      <w:r w:rsidRPr="005B7B90">
        <w:rPr>
          <w:spacing w:val="-1"/>
        </w:rPr>
        <w:t>а</w:t>
      </w:r>
      <w:r w:rsidRPr="005B7B90">
        <w:t>ти</w:t>
      </w:r>
      <w:r w:rsidRPr="005B7B90">
        <w:rPr>
          <w:spacing w:val="-3"/>
        </w:rPr>
        <w:t>в</w:t>
      </w:r>
      <w:r w:rsidRPr="005B7B90">
        <w:t>н</w:t>
      </w:r>
      <w:r w:rsidRPr="005B7B90">
        <w:rPr>
          <w:spacing w:val="3"/>
        </w:rPr>
        <w:t>о</w:t>
      </w:r>
      <w:r w:rsidRPr="005B7B90">
        <w:rPr>
          <w:spacing w:val="-1"/>
        </w:rPr>
        <w:t>-</w:t>
      </w:r>
      <w:r w:rsidRPr="005B7B90">
        <w:rPr>
          <w:spacing w:val="-2"/>
        </w:rPr>
        <w:t>п</w:t>
      </w:r>
      <w:r w:rsidRPr="005B7B90">
        <w:t>рикл</w:t>
      </w:r>
      <w:r w:rsidRPr="005B7B90">
        <w:rPr>
          <w:spacing w:val="-1"/>
        </w:rPr>
        <w:t>а</w:t>
      </w:r>
      <w:r w:rsidRPr="005B7B90">
        <w:t>д</w:t>
      </w:r>
      <w:r w:rsidRPr="005B7B90">
        <w:rPr>
          <w:spacing w:val="1"/>
        </w:rPr>
        <w:t>н</w:t>
      </w:r>
      <w:r w:rsidRPr="005B7B90">
        <w:t>ого</w:t>
      </w:r>
      <w:r w:rsidRPr="005B7B90">
        <w:rPr>
          <w:spacing w:val="-3"/>
        </w:rPr>
        <w:t xml:space="preserve"> </w:t>
      </w:r>
      <w:r w:rsidRPr="005B7B90">
        <w:t>и н</w:t>
      </w:r>
      <w:r w:rsidRPr="005B7B90">
        <w:rPr>
          <w:spacing w:val="-1"/>
        </w:rPr>
        <w:t>а</w:t>
      </w:r>
      <w:r w:rsidRPr="005B7B90">
        <w:t>род</w:t>
      </w:r>
      <w:r w:rsidRPr="005B7B90">
        <w:rPr>
          <w:spacing w:val="1"/>
        </w:rPr>
        <w:t>н</w:t>
      </w:r>
      <w:r w:rsidRPr="005B7B90">
        <w:t>о</w:t>
      </w:r>
      <w:r w:rsidRPr="005B7B90">
        <w:rPr>
          <w:spacing w:val="-3"/>
        </w:rPr>
        <w:t>г</w:t>
      </w:r>
      <w:r w:rsidRPr="005B7B90">
        <w:t>о и</w:t>
      </w:r>
      <w:r w:rsidRPr="005B7B90">
        <w:rPr>
          <w:spacing w:val="-1"/>
        </w:rPr>
        <w:t>с</w:t>
      </w:r>
      <w:r w:rsidRPr="005B7B90">
        <w:rPr>
          <w:spacing w:val="3"/>
        </w:rPr>
        <w:t>к</w:t>
      </w:r>
      <w:r w:rsidRPr="005B7B90">
        <w:rPr>
          <w:spacing w:val="-5"/>
        </w:rPr>
        <w:t>у</w:t>
      </w:r>
      <w:r w:rsidRPr="005B7B90">
        <w:rPr>
          <w:spacing w:val="-1"/>
        </w:rPr>
        <w:t>сс</w:t>
      </w:r>
      <w:r w:rsidRPr="005B7B90">
        <w:t>т</w:t>
      </w:r>
      <w:r w:rsidRPr="005B7B90">
        <w:rPr>
          <w:spacing w:val="1"/>
        </w:rPr>
        <w:t>в</w:t>
      </w:r>
      <w:r w:rsidRPr="005B7B90">
        <w:rPr>
          <w:spacing w:val="-1"/>
        </w:rPr>
        <w:t>а</w:t>
      </w:r>
      <w:r w:rsidRPr="005B7B90">
        <w:t>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 xml:space="preserve">ПК 1.7. </w:t>
      </w:r>
      <w:r w:rsidRPr="005B7B90">
        <w:rPr>
          <w:spacing w:val="-2"/>
        </w:rPr>
        <w:t>В</w:t>
      </w:r>
      <w:r w:rsidRPr="005B7B90">
        <w:t>л</w:t>
      </w:r>
      <w:r w:rsidRPr="005B7B90">
        <w:rPr>
          <w:spacing w:val="-1"/>
        </w:rPr>
        <w:t>а</w:t>
      </w:r>
      <w:r w:rsidRPr="005B7B90">
        <w:t>д</w:t>
      </w:r>
      <w:r w:rsidRPr="005B7B90">
        <w:rPr>
          <w:spacing w:val="-1"/>
        </w:rPr>
        <w:t>е</w:t>
      </w:r>
      <w:r w:rsidRPr="005B7B90">
        <w:t xml:space="preserve">ть </w:t>
      </w:r>
      <w:r w:rsidRPr="005B7B90">
        <w:rPr>
          <w:spacing w:val="3"/>
        </w:rPr>
        <w:t>к</w:t>
      </w:r>
      <w:r w:rsidRPr="005B7B90">
        <w:rPr>
          <w:spacing w:val="-5"/>
        </w:rPr>
        <w:t>у</w:t>
      </w:r>
      <w:r w:rsidRPr="005B7B90">
        <w:t>ль</w:t>
      </w:r>
      <w:r w:rsidRPr="005B7B90">
        <w:rPr>
          <w:spacing w:val="2"/>
        </w:rPr>
        <w:t>т</w:t>
      </w:r>
      <w:r w:rsidRPr="005B7B90">
        <w:rPr>
          <w:spacing w:val="-3"/>
        </w:rPr>
        <w:t>у</w:t>
      </w:r>
      <w:r w:rsidRPr="005B7B90">
        <w:t>рой</w:t>
      </w:r>
      <w:r w:rsidRPr="005B7B90">
        <w:rPr>
          <w:spacing w:val="3"/>
        </w:rPr>
        <w:t xml:space="preserve"> </w:t>
      </w:r>
      <w:r w:rsidRPr="005B7B90">
        <w:rPr>
          <w:spacing w:val="-5"/>
        </w:rPr>
        <w:t>у</w:t>
      </w:r>
      <w:r w:rsidRPr="005B7B90">
        <w:rPr>
          <w:spacing w:val="-1"/>
        </w:rPr>
        <w:t>с</w:t>
      </w:r>
      <w:r w:rsidRPr="005B7B90">
        <w:t xml:space="preserve">тной и </w:t>
      </w:r>
      <w:r w:rsidRPr="005B7B90">
        <w:rPr>
          <w:spacing w:val="-2"/>
        </w:rPr>
        <w:t>п</w:t>
      </w:r>
      <w:r w:rsidRPr="005B7B90">
        <w:t>и</w:t>
      </w:r>
      <w:r w:rsidRPr="005B7B90">
        <w:rPr>
          <w:spacing w:val="-1"/>
        </w:rPr>
        <w:t>с</w:t>
      </w:r>
      <w:r w:rsidRPr="005B7B90">
        <w:t>ь</w:t>
      </w:r>
      <w:r w:rsidRPr="005B7B90">
        <w:rPr>
          <w:spacing w:val="-1"/>
        </w:rPr>
        <w:t>ме</w:t>
      </w:r>
      <w:r w:rsidRPr="005B7B90">
        <w:t>н</w:t>
      </w:r>
      <w:r w:rsidRPr="005B7B90">
        <w:rPr>
          <w:spacing w:val="-2"/>
        </w:rPr>
        <w:t>н</w:t>
      </w:r>
      <w:r w:rsidRPr="005B7B90">
        <w:t>ой р</w:t>
      </w:r>
      <w:r w:rsidRPr="005B7B90">
        <w:rPr>
          <w:spacing w:val="-1"/>
        </w:rPr>
        <w:t>еч</w:t>
      </w:r>
      <w:r w:rsidRPr="005B7B90">
        <w:t>и, профе</w:t>
      </w:r>
      <w:r w:rsidRPr="005B7B90">
        <w:rPr>
          <w:spacing w:val="-2"/>
        </w:rPr>
        <w:t>с</w:t>
      </w:r>
      <w:r w:rsidRPr="005B7B90">
        <w:rPr>
          <w:spacing w:val="4"/>
        </w:rPr>
        <w:t>с</w:t>
      </w:r>
      <w:r w:rsidRPr="005B7B90">
        <w:t>ион</w:t>
      </w:r>
      <w:r w:rsidRPr="005B7B90">
        <w:rPr>
          <w:spacing w:val="-1"/>
        </w:rPr>
        <w:t>а</w:t>
      </w:r>
      <w:r w:rsidRPr="005B7B90">
        <w:t>льной</w:t>
      </w:r>
      <w:r w:rsidRPr="005B7B90">
        <w:rPr>
          <w:spacing w:val="-2"/>
        </w:rPr>
        <w:t xml:space="preserve"> </w:t>
      </w:r>
      <w:r w:rsidRPr="005B7B90">
        <w:t>т</w:t>
      </w:r>
      <w:r w:rsidRPr="005B7B90">
        <w:rPr>
          <w:spacing w:val="-1"/>
        </w:rPr>
        <w:t>е</w:t>
      </w:r>
      <w:r w:rsidRPr="005B7B90">
        <w:t>р</w:t>
      </w:r>
      <w:r w:rsidRPr="005B7B90">
        <w:rPr>
          <w:spacing w:val="-1"/>
        </w:rPr>
        <w:t>м</w:t>
      </w:r>
      <w:r w:rsidRPr="005B7B90">
        <w:t>инолог</w:t>
      </w:r>
      <w:r w:rsidRPr="005B7B90">
        <w:rPr>
          <w:spacing w:val="1"/>
        </w:rPr>
        <w:t>и</w:t>
      </w:r>
      <w:r w:rsidRPr="005B7B90">
        <w:rPr>
          <w:spacing w:val="-4"/>
        </w:rPr>
        <w:t>е</w:t>
      </w:r>
      <w:r w:rsidRPr="005B7B90">
        <w:t xml:space="preserve">й. 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ПК 2.1. Копиров</w:t>
      </w:r>
      <w:r w:rsidRPr="005B7B90">
        <w:rPr>
          <w:spacing w:val="-2"/>
        </w:rPr>
        <w:t>а</w:t>
      </w:r>
      <w:r w:rsidRPr="005B7B90">
        <w:t>ть б</w:t>
      </w:r>
      <w:r w:rsidRPr="005B7B90">
        <w:rPr>
          <w:spacing w:val="-3"/>
        </w:rPr>
        <w:t>ы</w:t>
      </w:r>
      <w:r w:rsidRPr="005B7B90">
        <w:t>тов</w:t>
      </w:r>
      <w:r w:rsidRPr="005B7B90">
        <w:rPr>
          <w:spacing w:val="-1"/>
        </w:rPr>
        <w:t>ы</w:t>
      </w:r>
      <w:r w:rsidRPr="005B7B90">
        <w:t>е</w:t>
      </w:r>
      <w:r w:rsidRPr="005B7B90">
        <w:rPr>
          <w:spacing w:val="-1"/>
        </w:rPr>
        <w:t xml:space="preserve"> </w:t>
      </w:r>
      <w:r w:rsidRPr="005B7B90">
        <w:t>изд</w:t>
      </w:r>
      <w:r w:rsidRPr="005B7B90">
        <w:rPr>
          <w:spacing w:val="-1"/>
        </w:rPr>
        <w:t>е</w:t>
      </w:r>
      <w:r w:rsidRPr="005B7B90">
        <w:t>л</w:t>
      </w:r>
      <w:r w:rsidRPr="005B7B90">
        <w:rPr>
          <w:spacing w:val="1"/>
        </w:rPr>
        <w:t>и</w:t>
      </w:r>
      <w:r w:rsidRPr="005B7B90">
        <w:t>я тр</w:t>
      </w:r>
      <w:r w:rsidRPr="005B7B90">
        <w:rPr>
          <w:spacing w:val="-1"/>
        </w:rPr>
        <w:t>а</w:t>
      </w:r>
      <w:r w:rsidRPr="005B7B90">
        <w:t>д</w:t>
      </w:r>
      <w:r w:rsidRPr="005B7B90">
        <w:rPr>
          <w:spacing w:val="-1"/>
        </w:rPr>
        <w:t>и</w:t>
      </w:r>
      <w:r w:rsidRPr="005B7B90">
        <w:t>ц</w:t>
      </w:r>
      <w:r w:rsidRPr="005B7B90">
        <w:rPr>
          <w:spacing w:val="-2"/>
        </w:rPr>
        <w:t>и</w:t>
      </w:r>
      <w:r w:rsidRPr="005B7B90">
        <w:t>онного п</w:t>
      </w:r>
      <w:r w:rsidRPr="005B7B90">
        <w:rPr>
          <w:spacing w:val="-3"/>
        </w:rPr>
        <w:t>р</w:t>
      </w:r>
      <w:r w:rsidRPr="005B7B90">
        <w:t>икл</w:t>
      </w:r>
      <w:r w:rsidRPr="005B7B90">
        <w:rPr>
          <w:spacing w:val="-1"/>
        </w:rPr>
        <w:t>а</w:t>
      </w:r>
      <w:r w:rsidRPr="005B7B90">
        <w:rPr>
          <w:spacing w:val="-3"/>
        </w:rPr>
        <w:t>д</w:t>
      </w:r>
      <w:r w:rsidRPr="005B7B90">
        <w:t>ного и</w:t>
      </w:r>
      <w:r w:rsidRPr="005B7B90">
        <w:rPr>
          <w:spacing w:val="-4"/>
        </w:rPr>
        <w:t>с</w:t>
      </w:r>
      <w:r w:rsidRPr="005B7B90">
        <w:rPr>
          <w:spacing w:val="3"/>
        </w:rPr>
        <w:t>к</w:t>
      </w:r>
      <w:r w:rsidRPr="005B7B90">
        <w:rPr>
          <w:spacing w:val="-5"/>
        </w:rPr>
        <w:t>у</w:t>
      </w:r>
      <w:r w:rsidRPr="005B7B90">
        <w:rPr>
          <w:spacing w:val="-1"/>
        </w:rPr>
        <w:t>сс</w:t>
      </w:r>
      <w:r w:rsidRPr="005B7B90">
        <w:t>т</w:t>
      </w:r>
      <w:r w:rsidRPr="005B7B90">
        <w:rPr>
          <w:spacing w:val="1"/>
        </w:rPr>
        <w:t>в</w:t>
      </w:r>
      <w:r w:rsidRPr="005B7B90">
        <w:rPr>
          <w:spacing w:val="-1"/>
        </w:rPr>
        <w:t>а</w:t>
      </w:r>
      <w:r w:rsidRPr="005B7B90">
        <w:t>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ПК</w:t>
      </w:r>
      <w:r w:rsidRPr="005B7B90">
        <w:rPr>
          <w:spacing w:val="24"/>
        </w:rPr>
        <w:t xml:space="preserve"> </w:t>
      </w:r>
      <w:r w:rsidRPr="005B7B90">
        <w:t>2.2.</w:t>
      </w:r>
      <w:r w:rsidRPr="005B7B90">
        <w:rPr>
          <w:spacing w:val="26"/>
        </w:rPr>
        <w:t xml:space="preserve"> </w:t>
      </w:r>
      <w:r w:rsidRPr="005B7B90">
        <w:rPr>
          <w:spacing w:val="-2"/>
        </w:rPr>
        <w:t>В</w:t>
      </w:r>
      <w:r w:rsidRPr="005B7B90">
        <w:rPr>
          <w:spacing w:val="-1"/>
        </w:rPr>
        <w:t>а</w:t>
      </w:r>
      <w:r w:rsidRPr="005B7B90">
        <w:t>рьиров</w:t>
      </w:r>
      <w:r w:rsidRPr="005B7B90">
        <w:rPr>
          <w:spacing w:val="-2"/>
        </w:rPr>
        <w:t>а</w:t>
      </w:r>
      <w:r w:rsidRPr="005B7B90">
        <w:t>ть</w:t>
      </w:r>
      <w:r w:rsidRPr="005B7B90">
        <w:rPr>
          <w:spacing w:val="24"/>
        </w:rPr>
        <w:t xml:space="preserve"> </w:t>
      </w:r>
      <w:r w:rsidRPr="005B7B90">
        <w:t>изд</w:t>
      </w:r>
      <w:r w:rsidRPr="005B7B90">
        <w:rPr>
          <w:spacing w:val="-1"/>
        </w:rPr>
        <w:t>е</w:t>
      </w:r>
      <w:r w:rsidRPr="005B7B90">
        <w:t>л</w:t>
      </w:r>
      <w:r w:rsidRPr="005B7B90">
        <w:rPr>
          <w:spacing w:val="1"/>
        </w:rPr>
        <w:t>и</w:t>
      </w:r>
      <w:r w:rsidRPr="005B7B90">
        <w:t>я</w:t>
      </w:r>
      <w:r w:rsidRPr="005B7B90">
        <w:rPr>
          <w:spacing w:val="23"/>
        </w:rPr>
        <w:t xml:space="preserve"> </w:t>
      </w:r>
      <w:r w:rsidRPr="005B7B90">
        <w:t>д</w:t>
      </w:r>
      <w:r w:rsidRPr="005B7B90">
        <w:rPr>
          <w:spacing w:val="-1"/>
        </w:rPr>
        <w:t>е</w:t>
      </w:r>
      <w:r w:rsidRPr="005B7B90">
        <w:t>кор</w:t>
      </w:r>
      <w:r w:rsidRPr="005B7B90">
        <w:rPr>
          <w:spacing w:val="-1"/>
        </w:rPr>
        <w:t>а</w:t>
      </w:r>
      <w:r w:rsidRPr="005B7B90">
        <w:t>тивн</w:t>
      </w:r>
      <w:r w:rsidRPr="005B7B90">
        <w:rPr>
          <w:spacing w:val="4"/>
        </w:rPr>
        <w:t>о</w:t>
      </w:r>
      <w:r w:rsidRPr="005B7B90">
        <w:rPr>
          <w:spacing w:val="-1"/>
        </w:rPr>
        <w:t>-</w:t>
      </w:r>
      <w:r w:rsidRPr="005B7B90">
        <w:t>п</w:t>
      </w:r>
      <w:r w:rsidRPr="005B7B90">
        <w:rPr>
          <w:spacing w:val="-3"/>
        </w:rPr>
        <w:t>р</w:t>
      </w:r>
      <w:r w:rsidRPr="005B7B90">
        <w:t>икл</w:t>
      </w:r>
      <w:r w:rsidRPr="005B7B90">
        <w:rPr>
          <w:spacing w:val="-1"/>
        </w:rPr>
        <w:t>а</w:t>
      </w:r>
      <w:r w:rsidRPr="005B7B90">
        <w:t>д</w:t>
      </w:r>
      <w:r w:rsidRPr="005B7B90">
        <w:rPr>
          <w:spacing w:val="1"/>
        </w:rPr>
        <w:t>н</w:t>
      </w:r>
      <w:r w:rsidRPr="005B7B90">
        <w:t>ого</w:t>
      </w:r>
      <w:r w:rsidRPr="005B7B90">
        <w:rPr>
          <w:spacing w:val="23"/>
        </w:rPr>
        <w:t xml:space="preserve"> </w:t>
      </w:r>
      <w:r w:rsidRPr="005B7B90">
        <w:t>и</w:t>
      </w:r>
      <w:r w:rsidRPr="005B7B90">
        <w:rPr>
          <w:spacing w:val="24"/>
        </w:rPr>
        <w:t xml:space="preserve"> </w:t>
      </w:r>
      <w:r w:rsidRPr="005B7B90">
        <w:t>н</w:t>
      </w:r>
      <w:r w:rsidRPr="005B7B90">
        <w:rPr>
          <w:spacing w:val="-1"/>
        </w:rPr>
        <w:t>а</w:t>
      </w:r>
      <w:r w:rsidRPr="005B7B90">
        <w:t>род</w:t>
      </w:r>
      <w:r w:rsidRPr="005B7B90">
        <w:rPr>
          <w:spacing w:val="1"/>
        </w:rPr>
        <w:t>н</w:t>
      </w:r>
      <w:r w:rsidRPr="005B7B90">
        <w:t>ого</w:t>
      </w:r>
      <w:r w:rsidRPr="005B7B90">
        <w:rPr>
          <w:spacing w:val="21"/>
        </w:rPr>
        <w:t xml:space="preserve"> </w:t>
      </w:r>
      <w:r w:rsidRPr="005B7B90">
        <w:t>и</w:t>
      </w:r>
      <w:r w:rsidRPr="005B7B90">
        <w:rPr>
          <w:spacing w:val="-1"/>
        </w:rPr>
        <w:t>с</w:t>
      </w:r>
      <w:r w:rsidRPr="005B7B90">
        <w:rPr>
          <w:spacing w:val="3"/>
        </w:rPr>
        <w:t>к</w:t>
      </w:r>
      <w:r w:rsidRPr="005B7B90">
        <w:rPr>
          <w:spacing w:val="-5"/>
        </w:rPr>
        <w:t>у</w:t>
      </w:r>
      <w:r w:rsidRPr="005B7B90">
        <w:rPr>
          <w:spacing w:val="1"/>
        </w:rPr>
        <w:t>с</w:t>
      </w:r>
      <w:r w:rsidRPr="005B7B90">
        <w:rPr>
          <w:spacing w:val="-1"/>
        </w:rPr>
        <w:t>с</w:t>
      </w:r>
      <w:r w:rsidRPr="005B7B90">
        <w:t>тва</w:t>
      </w:r>
      <w:r w:rsidRPr="005B7B90">
        <w:rPr>
          <w:spacing w:val="24"/>
        </w:rPr>
        <w:t xml:space="preserve"> </w:t>
      </w:r>
      <w:r w:rsidRPr="005B7B90">
        <w:t>с</w:t>
      </w:r>
      <w:r w:rsidRPr="005B7B90">
        <w:rPr>
          <w:spacing w:val="22"/>
        </w:rPr>
        <w:t xml:space="preserve"> </w:t>
      </w:r>
      <w:r w:rsidRPr="005B7B90">
        <w:t>нов</w:t>
      </w:r>
      <w:r w:rsidRPr="005B7B90">
        <w:rPr>
          <w:spacing w:val="1"/>
        </w:rPr>
        <w:t>ы</w:t>
      </w:r>
      <w:r w:rsidRPr="005B7B90">
        <w:rPr>
          <w:spacing w:val="-1"/>
        </w:rPr>
        <w:t>м</w:t>
      </w:r>
      <w:r w:rsidRPr="005B7B90">
        <w:t>и т</w:t>
      </w:r>
      <w:r w:rsidRPr="005B7B90">
        <w:rPr>
          <w:spacing w:val="-1"/>
        </w:rPr>
        <w:t>е</w:t>
      </w:r>
      <w:r w:rsidRPr="005B7B90">
        <w:rPr>
          <w:spacing w:val="2"/>
        </w:rPr>
        <w:t>х</w:t>
      </w:r>
      <w:r w:rsidRPr="005B7B90">
        <w:t>ноло</w:t>
      </w:r>
      <w:r w:rsidRPr="005B7B90">
        <w:rPr>
          <w:spacing w:val="-3"/>
        </w:rPr>
        <w:t>г</w:t>
      </w:r>
      <w:r w:rsidRPr="005B7B90">
        <w:t>и</w:t>
      </w:r>
      <w:r w:rsidRPr="005B7B90">
        <w:rPr>
          <w:spacing w:val="-1"/>
        </w:rPr>
        <w:t>чес</w:t>
      </w:r>
      <w:r w:rsidRPr="005B7B90">
        <w:t>ки</w:t>
      </w:r>
      <w:r w:rsidRPr="005B7B90">
        <w:rPr>
          <w:spacing w:val="-1"/>
        </w:rPr>
        <w:t>м</w:t>
      </w:r>
      <w:r w:rsidRPr="005B7B90">
        <w:t>и и</w:t>
      </w:r>
      <w:r w:rsidRPr="005B7B90">
        <w:rPr>
          <w:spacing w:val="-2"/>
        </w:rPr>
        <w:t xml:space="preserve"> </w:t>
      </w:r>
      <w:r w:rsidRPr="005B7B90">
        <w:t>к</w:t>
      </w:r>
      <w:r w:rsidRPr="005B7B90">
        <w:rPr>
          <w:spacing w:val="-3"/>
        </w:rPr>
        <w:t>о</w:t>
      </w:r>
      <w:r w:rsidRPr="005B7B90">
        <w:t>лор</w:t>
      </w:r>
      <w:r w:rsidRPr="005B7B90">
        <w:rPr>
          <w:spacing w:val="1"/>
        </w:rPr>
        <w:t>и</w:t>
      </w:r>
      <w:r w:rsidRPr="005B7B90">
        <w:rPr>
          <w:spacing w:val="-1"/>
        </w:rPr>
        <w:t>с</w:t>
      </w:r>
      <w:r w:rsidRPr="005B7B90">
        <w:t>ти</w:t>
      </w:r>
      <w:r w:rsidRPr="005B7B90">
        <w:rPr>
          <w:spacing w:val="-1"/>
        </w:rPr>
        <w:t>чес</w:t>
      </w:r>
      <w:r w:rsidRPr="005B7B90">
        <w:t>ки</w:t>
      </w:r>
      <w:r w:rsidRPr="005B7B90">
        <w:rPr>
          <w:spacing w:val="-1"/>
        </w:rPr>
        <w:t>м</w:t>
      </w:r>
      <w:r w:rsidRPr="005B7B90">
        <w:t>и р</w:t>
      </w:r>
      <w:r w:rsidRPr="005B7B90">
        <w:rPr>
          <w:spacing w:val="-1"/>
        </w:rPr>
        <w:t>е</w:t>
      </w:r>
      <w:r w:rsidRPr="005B7B90">
        <w:t>ш</w:t>
      </w:r>
      <w:r w:rsidRPr="005B7B90">
        <w:rPr>
          <w:spacing w:val="-1"/>
        </w:rPr>
        <w:t>е</w:t>
      </w:r>
      <w:r w:rsidRPr="005B7B90">
        <w:rPr>
          <w:spacing w:val="-2"/>
        </w:rPr>
        <w:t>н</w:t>
      </w:r>
      <w:r w:rsidRPr="005B7B90">
        <w:t>ия</w:t>
      </w:r>
      <w:r w:rsidRPr="005B7B90">
        <w:rPr>
          <w:spacing w:val="-1"/>
        </w:rPr>
        <w:t>м</w:t>
      </w:r>
      <w:r w:rsidRPr="005B7B90">
        <w:t>и.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ПК</w:t>
      </w:r>
      <w:r w:rsidRPr="005B7B90">
        <w:rPr>
          <w:spacing w:val="4"/>
        </w:rPr>
        <w:t xml:space="preserve"> </w:t>
      </w:r>
      <w:r w:rsidRPr="005B7B90">
        <w:t>2.3.</w:t>
      </w:r>
      <w:r w:rsidRPr="005B7B90">
        <w:rPr>
          <w:spacing w:val="4"/>
        </w:rPr>
        <w:t xml:space="preserve"> </w:t>
      </w:r>
      <w:r w:rsidRPr="005B7B90">
        <w:t>Со</w:t>
      </w:r>
      <w:r w:rsidRPr="005B7B90">
        <w:rPr>
          <w:spacing w:val="-1"/>
        </w:rPr>
        <w:t>с</w:t>
      </w:r>
      <w:r w:rsidRPr="005B7B90">
        <w:t>т</w:t>
      </w:r>
      <w:r w:rsidRPr="005B7B90">
        <w:rPr>
          <w:spacing w:val="-1"/>
        </w:rPr>
        <w:t>а</w:t>
      </w:r>
      <w:r w:rsidRPr="005B7B90">
        <w:t>влять</w:t>
      </w:r>
      <w:r w:rsidRPr="005B7B90">
        <w:rPr>
          <w:spacing w:val="7"/>
        </w:rPr>
        <w:t xml:space="preserve"> </w:t>
      </w:r>
      <w:r w:rsidRPr="005B7B90">
        <w:t>т</w:t>
      </w:r>
      <w:r w:rsidRPr="005B7B90">
        <w:rPr>
          <w:spacing w:val="-1"/>
        </w:rPr>
        <w:t>е</w:t>
      </w:r>
      <w:r w:rsidRPr="005B7B90">
        <w:t>хнолог</w:t>
      </w:r>
      <w:r w:rsidRPr="005B7B90">
        <w:rPr>
          <w:spacing w:val="1"/>
        </w:rPr>
        <w:t>и</w:t>
      </w:r>
      <w:r w:rsidRPr="005B7B90">
        <w:rPr>
          <w:spacing w:val="-1"/>
        </w:rPr>
        <w:t>чес</w:t>
      </w:r>
      <w:r w:rsidRPr="005B7B90">
        <w:t>кие</w:t>
      </w:r>
      <w:r w:rsidRPr="005B7B90">
        <w:rPr>
          <w:spacing w:val="3"/>
        </w:rPr>
        <w:t xml:space="preserve"> </w:t>
      </w:r>
      <w:r w:rsidRPr="005B7B90">
        <w:t>к</w:t>
      </w:r>
      <w:r w:rsidRPr="005B7B90">
        <w:rPr>
          <w:spacing w:val="-1"/>
        </w:rPr>
        <w:t>а</w:t>
      </w:r>
      <w:r w:rsidRPr="005B7B90">
        <w:t>рты</w:t>
      </w:r>
      <w:r w:rsidRPr="005B7B90">
        <w:rPr>
          <w:spacing w:val="4"/>
        </w:rPr>
        <w:t xml:space="preserve"> </w:t>
      </w:r>
      <w:r w:rsidRPr="005B7B90">
        <w:t>и</w:t>
      </w:r>
      <w:r w:rsidRPr="005B7B90">
        <w:rPr>
          <w:spacing w:val="-1"/>
        </w:rPr>
        <w:t>с</w:t>
      </w:r>
      <w:r w:rsidRPr="005B7B90">
        <w:t>пол</w:t>
      </w:r>
      <w:r w:rsidRPr="005B7B90">
        <w:rPr>
          <w:spacing w:val="1"/>
        </w:rPr>
        <w:t>н</w:t>
      </w:r>
      <w:r w:rsidRPr="005B7B90">
        <w:rPr>
          <w:spacing w:val="-1"/>
        </w:rPr>
        <w:t>е</w:t>
      </w:r>
      <w:r w:rsidRPr="005B7B90">
        <w:rPr>
          <w:spacing w:val="-2"/>
        </w:rPr>
        <w:t>н</w:t>
      </w:r>
      <w:r w:rsidRPr="005B7B90">
        <w:t>ия</w:t>
      </w:r>
      <w:r w:rsidRPr="005B7B90">
        <w:rPr>
          <w:spacing w:val="4"/>
        </w:rPr>
        <w:t xml:space="preserve"> </w:t>
      </w:r>
      <w:r w:rsidRPr="005B7B90">
        <w:t>и</w:t>
      </w:r>
      <w:r w:rsidRPr="005B7B90">
        <w:rPr>
          <w:spacing w:val="-2"/>
        </w:rPr>
        <w:t>з</w:t>
      </w:r>
      <w:r w:rsidRPr="005B7B90">
        <w:t>д</w:t>
      </w:r>
      <w:r w:rsidRPr="005B7B90">
        <w:rPr>
          <w:spacing w:val="-1"/>
        </w:rPr>
        <w:t>е</w:t>
      </w:r>
      <w:r w:rsidRPr="005B7B90">
        <w:t>л</w:t>
      </w:r>
      <w:r w:rsidRPr="005B7B90">
        <w:rPr>
          <w:spacing w:val="1"/>
        </w:rPr>
        <w:t>и</w:t>
      </w:r>
      <w:r w:rsidRPr="005B7B90">
        <w:t>й</w:t>
      </w:r>
      <w:r w:rsidRPr="005B7B90">
        <w:rPr>
          <w:spacing w:val="5"/>
        </w:rPr>
        <w:t xml:space="preserve"> </w:t>
      </w:r>
      <w:r w:rsidRPr="005B7B90">
        <w:t>д</w:t>
      </w:r>
      <w:r w:rsidRPr="005B7B90">
        <w:rPr>
          <w:spacing w:val="-1"/>
        </w:rPr>
        <w:t>е</w:t>
      </w:r>
      <w:r w:rsidRPr="005B7B90">
        <w:t>к</w:t>
      </w:r>
      <w:r w:rsidRPr="005B7B90">
        <w:rPr>
          <w:spacing w:val="-3"/>
        </w:rPr>
        <w:t>о</w:t>
      </w:r>
      <w:r w:rsidRPr="005B7B90">
        <w:t>р</w:t>
      </w:r>
      <w:r w:rsidRPr="005B7B90">
        <w:rPr>
          <w:spacing w:val="-1"/>
        </w:rPr>
        <w:t>а</w:t>
      </w:r>
      <w:r w:rsidRPr="005B7B90">
        <w:t>тивн</w:t>
      </w:r>
      <w:r w:rsidRPr="005B7B90">
        <w:rPr>
          <w:spacing w:val="6"/>
        </w:rPr>
        <w:t>о</w:t>
      </w:r>
      <w:r w:rsidRPr="005B7B90">
        <w:rPr>
          <w:spacing w:val="-1"/>
        </w:rPr>
        <w:t>-</w:t>
      </w:r>
      <w:r w:rsidRPr="005B7B90">
        <w:t>пр</w:t>
      </w:r>
      <w:r w:rsidRPr="005B7B90">
        <w:rPr>
          <w:spacing w:val="-2"/>
        </w:rPr>
        <w:t>и</w:t>
      </w:r>
      <w:r w:rsidRPr="005B7B90">
        <w:t>кл</w:t>
      </w:r>
      <w:r w:rsidRPr="005B7B90">
        <w:rPr>
          <w:spacing w:val="-1"/>
        </w:rPr>
        <w:t>а</w:t>
      </w:r>
      <w:r w:rsidRPr="005B7B90">
        <w:t>д</w:t>
      </w:r>
      <w:r w:rsidRPr="005B7B90">
        <w:rPr>
          <w:spacing w:val="1"/>
        </w:rPr>
        <w:t>н</w:t>
      </w:r>
      <w:r w:rsidRPr="005B7B90">
        <w:t>о</w:t>
      </w:r>
      <w:r w:rsidRPr="005B7B90">
        <w:rPr>
          <w:spacing w:val="-3"/>
        </w:rPr>
        <w:t>г</w:t>
      </w:r>
      <w:r w:rsidRPr="005B7B90">
        <w:t>о и н</w:t>
      </w:r>
      <w:r w:rsidRPr="005B7B90">
        <w:rPr>
          <w:spacing w:val="-1"/>
        </w:rPr>
        <w:t>а</w:t>
      </w:r>
      <w:r w:rsidRPr="005B7B90">
        <w:t>род</w:t>
      </w:r>
      <w:r w:rsidRPr="005B7B90">
        <w:rPr>
          <w:spacing w:val="1"/>
        </w:rPr>
        <w:t>н</w:t>
      </w:r>
      <w:r w:rsidRPr="005B7B90">
        <w:t>ого</w:t>
      </w:r>
      <w:r w:rsidRPr="005B7B90">
        <w:rPr>
          <w:spacing w:val="-3"/>
        </w:rPr>
        <w:t xml:space="preserve"> </w:t>
      </w:r>
      <w:r w:rsidRPr="005B7B90">
        <w:t>и</w:t>
      </w:r>
      <w:r w:rsidRPr="005B7B90">
        <w:rPr>
          <w:spacing w:val="-1"/>
        </w:rPr>
        <w:t>с</w:t>
      </w:r>
      <w:r w:rsidRPr="005B7B90">
        <w:rPr>
          <w:spacing w:val="3"/>
        </w:rPr>
        <w:t>к</w:t>
      </w:r>
      <w:r w:rsidRPr="005B7B90">
        <w:rPr>
          <w:spacing w:val="-5"/>
        </w:rPr>
        <w:t>у</w:t>
      </w:r>
      <w:r w:rsidRPr="005B7B90">
        <w:rPr>
          <w:spacing w:val="-1"/>
        </w:rPr>
        <w:t>сс</w:t>
      </w:r>
      <w:r w:rsidRPr="005B7B90">
        <w:t>тв</w:t>
      </w:r>
      <w:r w:rsidRPr="005B7B90">
        <w:rPr>
          <w:spacing w:val="-2"/>
        </w:rPr>
        <w:t>а</w:t>
      </w:r>
      <w:r w:rsidRPr="005B7B90">
        <w:t>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ПК</w:t>
      </w:r>
      <w:r w:rsidRPr="005B7B90">
        <w:rPr>
          <w:spacing w:val="12"/>
        </w:rPr>
        <w:t xml:space="preserve"> </w:t>
      </w:r>
      <w:r w:rsidRPr="005B7B90">
        <w:t>2.4.</w:t>
      </w:r>
      <w:r w:rsidRPr="005B7B90">
        <w:rPr>
          <w:spacing w:val="11"/>
        </w:rPr>
        <w:t xml:space="preserve"> </w:t>
      </w:r>
      <w:r w:rsidRPr="005B7B90">
        <w:t>И</w:t>
      </w:r>
      <w:r w:rsidRPr="005B7B90">
        <w:rPr>
          <w:spacing w:val="-2"/>
        </w:rPr>
        <w:t>с</w:t>
      </w:r>
      <w:r w:rsidRPr="005B7B90">
        <w:t>пользов</w:t>
      </w:r>
      <w:r w:rsidRPr="005B7B90">
        <w:rPr>
          <w:spacing w:val="-2"/>
        </w:rPr>
        <w:t>а</w:t>
      </w:r>
      <w:r w:rsidRPr="005B7B90">
        <w:t>ть</w:t>
      </w:r>
      <w:r w:rsidRPr="005B7B90">
        <w:rPr>
          <w:spacing w:val="12"/>
        </w:rPr>
        <w:t xml:space="preserve"> </w:t>
      </w:r>
      <w:r w:rsidRPr="005B7B90">
        <w:rPr>
          <w:spacing w:val="-2"/>
        </w:rPr>
        <w:t>к</w:t>
      </w:r>
      <w:r w:rsidRPr="005B7B90">
        <w:t>о</w:t>
      </w:r>
      <w:r w:rsidRPr="005B7B90">
        <w:rPr>
          <w:spacing w:val="-1"/>
        </w:rPr>
        <w:t>м</w:t>
      </w:r>
      <w:r w:rsidRPr="005B7B90">
        <w:t>пьют</w:t>
      </w:r>
      <w:r w:rsidRPr="005B7B90">
        <w:rPr>
          <w:spacing w:val="-1"/>
        </w:rPr>
        <w:t>е</w:t>
      </w:r>
      <w:r w:rsidRPr="005B7B90">
        <w:t>рные</w:t>
      </w:r>
      <w:r w:rsidRPr="005B7B90">
        <w:rPr>
          <w:spacing w:val="10"/>
        </w:rPr>
        <w:t xml:space="preserve"> </w:t>
      </w:r>
      <w:r w:rsidRPr="005B7B90">
        <w:t>т</w:t>
      </w:r>
      <w:r w:rsidRPr="005B7B90">
        <w:rPr>
          <w:spacing w:val="-1"/>
        </w:rPr>
        <w:t>е</w:t>
      </w:r>
      <w:r w:rsidRPr="005B7B90">
        <w:t>хноло</w:t>
      </w:r>
      <w:r w:rsidRPr="005B7B90">
        <w:rPr>
          <w:spacing w:val="-3"/>
        </w:rPr>
        <w:t>г</w:t>
      </w:r>
      <w:r w:rsidRPr="005B7B90">
        <w:t>ии</w:t>
      </w:r>
      <w:r w:rsidRPr="005B7B90">
        <w:rPr>
          <w:spacing w:val="12"/>
        </w:rPr>
        <w:t xml:space="preserve"> </w:t>
      </w:r>
      <w:r w:rsidRPr="005B7B90">
        <w:t>п</w:t>
      </w:r>
      <w:r w:rsidRPr="005B7B90">
        <w:rPr>
          <w:spacing w:val="-3"/>
        </w:rPr>
        <w:t>р</w:t>
      </w:r>
      <w:r w:rsidRPr="005B7B90">
        <w:t>и</w:t>
      </w:r>
      <w:r w:rsidRPr="005B7B90">
        <w:rPr>
          <w:spacing w:val="12"/>
        </w:rPr>
        <w:t xml:space="preserve"> </w:t>
      </w:r>
      <w:r w:rsidRPr="005B7B90">
        <w:t>р</w:t>
      </w:r>
      <w:r w:rsidRPr="005B7B90">
        <w:rPr>
          <w:spacing w:val="-1"/>
        </w:rPr>
        <w:t>еа</w:t>
      </w:r>
      <w:r w:rsidRPr="005B7B90">
        <w:t>л</w:t>
      </w:r>
      <w:r w:rsidRPr="005B7B90">
        <w:rPr>
          <w:spacing w:val="1"/>
        </w:rPr>
        <w:t>и</w:t>
      </w:r>
      <w:r w:rsidRPr="005B7B90">
        <w:t>з</w:t>
      </w:r>
      <w:r w:rsidRPr="005B7B90">
        <w:rPr>
          <w:spacing w:val="-1"/>
        </w:rPr>
        <w:t>а</w:t>
      </w:r>
      <w:r w:rsidRPr="005B7B90">
        <w:rPr>
          <w:spacing w:val="-2"/>
        </w:rPr>
        <w:t>ц</w:t>
      </w:r>
      <w:r w:rsidRPr="005B7B90">
        <w:t>ии</w:t>
      </w:r>
      <w:r w:rsidRPr="005B7B90">
        <w:rPr>
          <w:spacing w:val="12"/>
        </w:rPr>
        <w:t xml:space="preserve"> </w:t>
      </w:r>
      <w:r w:rsidRPr="005B7B90">
        <w:t>з</w:t>
      </w:r>
      <w:r w:rsidRPr="005B7B90">
        <w:rPr>
          <w:spacing w:val="-1"/>
        </w:rPr>
        <w:t>а</w:t>
      </w:r>
      <w:r w:rsidRPr="005B7B90">
        <w:rPr>
          <w:spacing w:val="-4"/>
        </w:rPr>
        <w:t>м</w:t>
      </w:r>
      <w:r w:rsidRPr="005B7B90">
        <w:t>ы</w:t>
      </w:r>
      <w:r w:rsidRPr="005B7B90">
        <w:rPr>
          <w:spacing w:val="-2"/>
        </w:rPr>
        <w:t>с</w:t>
      </w:r>
      <w:r w:rsidRPr="005B7B90">
        <w:t>ла</w:t>
      </w:r>
      <w:r w:rsidRPr="005B7B90">
        <w:rPr>
          <w:spacing w:val="11"/>
        </w:rPr>
        <w:t xml:space="preserve"> </w:t>
      </w:r>
      <w:r w:rsidRPr="005B7B90">
        <w:t>в</w:t>
      </w:r>
      <w:r w:rsidRPr="005B7B90">
        <w:rPr>
          <w:spacing w:val="11"/>
        </w:rPr>
        <w:t xml:space="preserve"> </w:t>
      </w:r>
      <w:r w:rsidRPr="005B7B90">
        <w:t>изготовл</w:t>
      </w:r>
      <w:r w:rsidRPr="005B7B90">
        <w:rPr>
          <w:spacing w:val="-2"/>
        </w:rPr>
        <w:t>е</w:t>
      </w:r>
      <w:r w:rsidRPr="005B7B90">
        <w:t>нии изд</w:t>
      </w:r>
      <w:r w:rsidRPr="005B7B90">
        <w:rPr>
          <w:spacing w:val="-1"/>
        </w:rPr>
        <w:t>е</w:t>
      </w:r>
      <w:r w:rsidRPr="005B7B90">
        <w:t>л</w:t>
      </w:r>
      <w:r w:rsidRPr="005B7B90">
        <w:rPr>
          <w:spacing w:val="1"/>
        </w:rPr>
        <w:t>и</w:t>
      </w:r>
      <w:r w:rsidRPr="005B7B90">
        <w:t>я</w:t>
      </w:r>
      <w:r w:rsidRPr="005B7B90">
        <w:rPr>
          <w:spacing w:val="-3"/>
        </w:rPr>
        <w:t xml:space="preserve"> </w:t>
      </w:r>
      <w:r w:rsidRPr="005B7B90">
        <w:t>тр</w:t>
      </w:r>
      <w:r w:rsidRPr="005B7B90">
        <w:rPr>
          <w:spacing w:val="-1"/>
        </w:rPr>
        <w:t>а</w:t>
      </w:r>
      <w:r w:rsidRPr="005B7B90">
        <w:t>д</w:t>
      </w:r>
      <w:r w:rsidRPr="005B7B90">
        <w:rPr>
          <w:spacing w:val="1"/>
        </w:rPr>
        <w:t>и</w:t>
      </w:r>
      <w:r w:rsidRPr="005B7B90">
        <w:rPr>
          <w:spacing w:val="-2"/>
        </w:rPr>
        <w:t>ц</w:t>
      </w:r>
      <w:r w:rsidRPr="005B7B90">
        <w:t>ио</w:t>
      </w:r>
      <w:r w:rsidRPr="005B7B90">
        <w:rPr>
          <w:spacing w:val="-2"/>
        </w:rPr>
        <w:t>н</w:t>
      </w:r>
      <w:r w:rsidRPr="005B7B90">
        <w:t>н</w:t>
      </w:r>
      <w:r w:rsidRPr="005B7B90">
        <w:rPr>
          <w:spacing w:val="1"/>
        </w:rPr>
        <w:t>о</w:t>
      </w:r>
      <w:r w:rsidRPr="005B7B90">
        <w:rPr>
          <w:spacing w:val="-1"/>
        </w:rPr>
        <w:t>-</w:t>
      </w:r>
      <w:r w:rsidRPr="005B7B90">
        <w:rPr>
          <w:spacing w:val="-2"/>
        </w:rPr>
        <w:t>п</w:t>
      </w:r>
      <w:r w:rsidRPr="005B7B90">
        <w:t>рикл</w:t>
      </w:r>
      <w:r w:rsidRPr="005B7B90">
        <w:rPr>
          <w:spacing w:val="-1"/>
        </w:rPr>
        <w:t>а</w:t>
      </w:r>
      <w:r w:rsidRPr="005B7B90">
        <w:t>д</w:t>
      </w:r>
      <w:r w:rsidRPr="005B7B90">
        <w:rPr>
          <w:spacing w:val="1"/>
        </w:rPr>
        <w:t>н</w:t>
      </w:r>
      <w:r w:rsidRPr="005B7B90">
        <w:t>ого</w:t>
      </w:r>
      <w:r w:rsidRPr="005B7B90">
        <w:rPr>
          <w:spacing w:val="-3"/>
        </w:rPr>
        <w:t xml:space="preserve"> </w:t>
      </w:r>
      <w:r w:rsidRPr="005B7B90">
        <w:t>и</w:t>
      </w:r>
      <w:r w:rsidRPr="005B7B90">
        <w:rPr>
          <w:spacing w:val="-1"/>
        </w:rPr>
        <w:t>с</w:t>
      </w:r>
      <w:r w:rsidRPr="005B7B90">
        <w:rPr>
          <w:spacing w:val="3"/>
        </w:rPr>
        <w:t>к</w:t>
      </w:r>
      <w:r w:rsidRPr="005B7B90">
        <w:rPr>
          <w:spacing w:val="-5"/>
        </w:rPr>
        <w:t>у</w:t>
      </w:r>
      <w:r w:rsidRPr="005B7B90">
        <w:rPr>
          <w:spacing w:val="-1"/>
        </w:rPr>
        <w:t>сс</w:t>
      </w:r>
      <w:r w:rsidRPr="005B7B90">
        <w:t>тв</w:t>
      </w:r>
      <w:r w:rsidRPr="005B7B90">
        <w:rPr>
          <w:spacing w:val="-2"/>
        </w:rPr>
        <w:t>а</w:t>
      </w:r>
      <w:r w:rsidRPr="005B7B90">
        <w:t>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ПК 2.5. Пл</w:t>
      </w:r>
      <w:r w:rsidRPr="005B7B90">
        <w:rPr>
          <w:spacing w:val="-1"/>
        </w:rPr>
        <w:t>а</w:t>
      </w:r>
      <w:r w:rsidRPr="005B7B90">
        <w:t>ниров</w:t>
      </w:r>
      <w:r w:rsidRPr="005B7B90">
        <w:rPr>
          <w:spacing w:val="-2"/>
        </w:rPr>
        <w:t>а</w:t>
      </w:r>
      <w:r w:rsidRPr="005B7B90">
        <w:t>ть р</w:t>
      </w:r>
      <w:r w:rsidRPr="005B7B90">
        <w:rPr>
          <w:spacing w:val="-1"/>
        </w:rPr>
        <w:t>а</w:t>
      </w:r>
      <w:r w:rsidRPr="005B7B90">
        <w:t>бо</w:t>
      </w:r>
      <w:r w:rsidRPr="005B7B90">
        <w:rPr>
          <w:spacing w:val="3"/>
        </w:rPr>
        <w:t>т</w:t>
      </w:r>
      <w:r w:rsidRPr="005B7B90">
        <w:t>у</w:t>
      </w:r>
      <w:r w:rsidRPr="005B7B90">
        <w:rPr>
          <w:spacing w:val="-5"/>
        </w:rPr>
        <w:t xml:space="preserve"> </w:t>
      </w:r>
      <w:r w:rsidRPr="005B7B90">
        <w:t>коллектива</w:t>
      </w:r>
      <w:r w:rsidRPr="005B7B90">
        <w:rPr>
          <w:spacing w:val="-2"/>
        </w:rPr>
        <w:t xml:space="preserve"> </w:t>
      </w:r>
      <w:r w:rsidRPr="005B7B90">
        <w:t>и</w:t>
      </w:r>
      <w:r w:rsidRPr="005B7B90">
        <w:rPr>
          <w:spacing w:val="-1"/>
        </w:rPr>
        <w:t>с</w:t>
      </w:r>
      <w:r w:rsidRPr="005B7B90">
        <w:t>п</w:t>
      </w:r>
      <w:r w:rsidRPr="005B7B90">
        <w:rPr>
          <w:spacing w:val="2"/>
        </w:rPr>
        <w:t>о</w:t>
      </w:r>
      <w:r w:rsidRPr="005B7B90">
        <w:rPr>
          <w:spacing w:val="-3"/>
        </w:rPr>
        <w:t>л</w:t>
      </w:r>
      <w:r w:rsidRPr="005B7B90">
        <w:t>нит</w:t>
      </w:r>
      <w:r w:rsidRPr="005B7B90">
        <w:rPr>
          <w:spacing w:val="-1"/>
        </w:rPr>
        <w:t>е</w:t>
      </w:r>
      <w:r w:rsidRPr="005B7B90">
        <w:t>л</w:t>
      </w:r>
      <w:r w:rsidRPr="005B7B90">
        <w:rPr>
          <w:spacing w:val="-1"/>
        </w:rPr>
        <w:t>е</w:t>
      </w:r>
      <w:r w:rsidRPr="005B7B90">
        <w:t>й</w:t>
      </w:r>
      <w:r w:rsidRPr="005B7B90">
        <w:rPr>
          <w:spacing w:val="-2"/>
        </w:rPr>
        <w:t xml:space="preserve"> </w:t>
      </w:r>
      <w:r w:rsidRPr="005B7B90">
        <w:t xml:space="preserve">и </w:t>
      </w:r>
      <w:r w:rsidRPr="005B7B90">
        <w:rPr>
          <w:spacing w:val="-1"/>
        </w:rPr>
        <w:t>с</w:t>
      </w:r>
      <w:r w:rsidRPr="005B7B90">
        <w:t>об</w:t>
      </w:r>
      <w:r w:rsidRPr="005B7B90">
        <w:rPr>
          <w:spacing w:val="-1"/>
        </w:rPr>
        <w:t>с</w:t>
      </w:r>
      <w:r w:rsidRPr="005B7B90">
        <w:t>тв</w:t>
      </w:r>
      <w:r w:rsidRPr="005B7B90">
        <w:rPr>
          <w:spacing w:val="-2"/>
        </w:rPr>
        <w:t>е</w:t>
      </w:r>
      <w:r w:rsidRPr="005B7B90">
        <w:t>н</w:t>
      </w:r>
      <w:r w:rsidRPr="005B7B90">
        <w:rPr>
          <w:spacing w:val="3"/>
        </w:rPr>
        <w:t>н</w:t>
      </w:r>
      <w:r w:rsidRPr="005B7B90">
        <w:rPr>
          <w:spacing w:val="-8"/>
        </w:rPr>
        <w:t>у</w:t>
      </w:r>
      <w:r w:rsidRPr="005B7B90">
        <w:t>ю</w:t>
      </w:r>
      <w:r w:rsidRPr="005B7B90">
        <w:rPr>
          <w:spacing w:val="2"/>
        </w:rPr>
        <w:t xml:space="preserve"> </w:t>
      </w:r>
      <w:r w:rsidRPr="005B7B90">
        <w:t>д</w:t>
      </w:r>
      <w:r w:rsidRPr="005B7B90">
        <w:rPr>
          <w:spacing w:val="-1"/>
        </w:rPr>
        <w:t>е</w:t>
      </w:r>
      <w:r w:rsidRPr="005B7B90">
        <w:t>ят</w:t>
      </w:r>
      <w:r w:rsidRPr="005B7B90">
        <w:rPr>
          <w:spacing w:val="-1"/>
        </w:rPr>
        <w:t>е</w:t>
      </w:r>
      <w:r w:rsidRPr="005B7B90">
        <w:t>льно</w:t>
      </w:r>
      <w:r w:rsidRPr="005B7B90">
        <w:rPr>
          <w:spacing w:val="-1"/>
        </w:rPr>
        <w:t>с</w:t>
      </w:r>
      <w:r w:rsidRPr="005B7B90">
        <w:t>ть.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lastRenderedPageBreak/>
        <w:t>ПК</w:t>
      </w:r>
      <w:r w:rsidRPr="005B7B90">
        <w:rPr>
          <w:spacing w:val="4"/>
        </w:rPr>
        <w:t xml:space="preserve"> </w:t>
      </w:r>
      <w:r w:rsidRPr="005B7B90">
        <w:t>2.6.</w:t>
      </w:r>
      <w:r w:rsidRPr="005B7B90">
        <w:rPr>
          <w:spacing w:val="4"/>
        </w:rPr>
        <w:t xml:space="preserve"> </w:t>
      </w:r>
      <w:r w:rsidRPr="005B7B90">
        <w:t>Контрол</w:t>
      </w:r>
      <w:r w:rsidRPr="005B7B90">
        <w:rPr>
          <w:spacing w:val="1"/>
        </w:rPr>
        <w:t>и</w:t>
      </w:r>
      <w:r w:rsidRPr="005B7B90">
        <w:t>ров</w:t>
      </w:r>
      <w:r w:rsidRPr="005B7B90">
        <w:rPr>
          <w:spacing w:val="-4"/>
        </w:rPr>
        <w:t>а</w:t>
      </w:r>
      <w:r w:rsidRPr="005B7B90">
        <w:t>ть</w:t>
      </w:r>
      <w:r w:rsidRPr="005B7B90">
        <w:rPr>
          <w:spacing w:val="5"/>
        </w:rPr>
        <w:t xml:space="preserve"> </w:t>
      </w:r>
      <w:r w:rsidRPr="005B7B90">
        <w:rPr>
          <w:spacing w:val="-2"/>
        </w:rPr>
        <w:t>и</w:t>
      </w:r>
      <w:r w:rsidRPr="005B7B90">
        <w:t>зготовл</w:t>
      </w:r>
      <w:r w:rsidRPr="005B7B90">
        <w:rPr>
          <w:spacing w:val="-2"/>
        </w:rPr>
        <w:t>е</w:t>
      </w:r>
      <w:r w:rsidRPr="005B7B90">
        <w:t>ние</w:t>
      </w:r>
      <w:r w:rsidRPr="005B7B90">
        <w:rPr>
          <w:spacing w:val="3"/>
        </w:rPr>
        <w:t xml:space="preserve"> </w:t>
      </w:r>
      <w:r w:rsidRPr="005B7B90">
        <w:rPr>
          <w:spacing w:val="-2"/>
        </w:rPr>
        <w:t>и</w:t>
      </w:r>
      <w:r w:rsidRPr="005B7B90">
        <w:t>зд</w:t>
      </w:r>
      <w:r w:rsidRPr="005B7B90">
        <w:rPr>
          <w:spacing w:val="-1"/>
        </w:rPr>
        <w:t>е</w:t>
      </w:r>
      <w:r w:rsidRPr="005B7B90">
        <w:rPr>
          <w:spacing w:val="-3"/>
        </w:rPr>
        <w:t>л</w:t>
      </w:r>
      <w:r w:rsidRPr="005B7B90">
        <w:t>ий</w:t>
      </w:r>
      <w:r w:rsidRPr="005B7B90">
        <w:rPr>
          <w:spacing w:val="5"/>
        </w:rPr>
        <w:t xml:space="preserve"> </w:t>
      </w:r>
      <w:r w:rsidRPr="005B7B90">
        <w:t>на</w:t>
      </w:r>
      <w:r w:rsidRPr="005B7B90">
        <w:rPr>
          <w:spacing w:val="3"/>
        </w:rPr>
        <w:t xml:space="preserve"> </w:t>
      </w:r>
      <w:r w:rsidRPr="005B7B90">
        <w:t>пр</w:t>
      </w:r>
      <w:r w:rsidRPr="005B7B90">
        <w:rPr>
          <w:spacing w:val="-1"/>
        </w:rPr>
        <w:t>е</w:t>
      </w:r>
      <w:r w:rsidRPr="005B7B90">
        <w:t>дм</w:t>
      </w:r>
      <w:r w:rsidRPr="005B7B90">
        <w:rPr>
          <w:spacing w:val="-2"/>
        </w:rPr>
        <w:t>е</w:t>
      </w:r>
      <w:r w:rsidRPr="005B7B90">
        <w:t>т</w:t>
      </w:r>
      <w:r w:rsidRPr="005B7B90">
        <w:rPr>
          <w:spacing w:val="5"/>
        </w:rPr>
        <w:t xml:space="preserve"> </w:t>
      </w:r>
      <w:r w:rsidRPr="005B7B90">
        <w:rPr>
          <w:spacing w:val="-1"/>
        </w:rPr>
        <w:t>с</w:t>
      </w:r>
      <w:r w:rsidRPr="005B7B90">
        <w:t>оотв</w:t>
      </w:r>
      <w:r w:rsidRPr="005B7B90">
        <w:rPr>
          <w:spacing w:val="-2"/>
        </w:rPr>
        <w:t>е</w:t>
      </w:r>
      <w:r w:rsidRPr="005B7B90">
        <w:t>т</w:t>
      </w:r>
      <w:r w:rsidRPr="005B7B90">
        <w:rPr>
          <w:spacing w:val="-1"/>
        </w:rPr>
        <w:t>с</w:t>
      </w:r>
      <w:r w:rsidRPr="005B7B90">
        <w:t>твия</w:t>
      </w:r>
      <w:r w:rsidRPr="005B7B90">
        <w:rPr>
          <w:spacing w:val="4"/>
        </w:rPr>
        <w:t xml:space="preserve"> </w:t>
      </w:r>
      <w:r w:rsidRPr="005B7B90">
        <w:t>тр</w:t>
      </w:r>
      <w:r w:rsidRPr="005B7B90">
        <w:rPr>
          <w:spacing w:val="-1"/>
        </w:rPr>
        <w:t>е</w:t>
      </w:r>
      <w:r w:rsidRPr="005B7B90">
        <w:t>бов</w:t>
      </w:r>
      <w:r w:rsidRPr="005B7B90">
        <w:rPr>
          <w:spacing w:val="-2"/>
        </w:rPr>
        <w:t>а</w:t>
      </w:r>
      <w:r w:rsidRPr="005B7B90">
        <w:t>ния</w:t>
      </w:r>
      <w:r w:rsidRPr="005B7B90">
        <w:rPr>
          <w:spacing w:val="-1"/>
        </w:rPr>
        <w:t>м</w:t>
      </w:r>
      <w:r w:rsidRPr="005B7B90">
        <w:t>, пр</w:t>
      </w:r>
      <w:r w:rsidRPr="005B7B90">
        <w:rPr>
          <w:spacing w:val="-1"/>
        </w:rPr>
        <w:t>е</w:t>
      </w:r>
      <w:r w:rsidRPr="005B7B90">
        <w:t>дъявля</w:t>
      </w:r>
      <w:r w:rsidRPr="005B7B90">
        <w:rPr>
          <w:spacing w:val="-2"/>
        </w:rPr>
        <w:t>е</w:t>
      </w:r>
      <w:r w:rsidRPr="005B7B90">
        <w:rPr>
          <w:spacing w:val="-1"/>
        </w:rPr>
        <w:t>м</w:t>
      </w:r>
      <w:r w:rsidRPr="005B7B90">
        <w:t>ым</w:t>
      </w:r>
      <w:r w:rsidRPr="005B7B90">
        <w:rPr>
          <w:spacing w:val="-2"/>
        </w:rPr>
        <w:t xml:space="preserve"> </w:t>
      </w:r>
      <w:r w:rsidRPr="005B7B90">
        <w:t>к изд</w:t>
      </w:r>
      <w:r w:rsidRPr="005B7B90">
        <w:rPr>
          <w:spacing w:val="-1"/>
        </w:rPr>
        <w:t>е</w:t>
      </w:r>
      <w:r w:rsidRPr="005B7B90">
        <w:t>л</w:t>
      </w:r>
      <w:r w:rsidRPr="005B7B90">
        <w:rPr>
          <w:spacing w:val="1"/>
        </w:rPr>
        <w:t>и</w:t>
      </w:r>
      <w:r w:rsidRPr="005B7B90">
        <w:t>ям</w:t>
      </w:r>
      <w:r w:rsidRPr="005B7B90">
        <w:rPr>
          <w:spacing w:val="-1"/>
        </w:rPr>
        <w:t xml:space="preserve"> </w:t>
      </w:r>
      <w:r w:rsidRPr="005B7B90">
        <w:t>д</w:t>
      </w:r>
      <w:r w:rsidRPr="005B7B90">
        <w:rPr>
          <w:spacing w:val="-1"/>
        </w:rPr>
        <w:t>е</w:t>
      </w:r>
      <w:r w:rsidRPr="005B7B90">
        <w:t>кор</w:t>
      </w:r>
      <w:r w:rsidRPr="005B7B90">
        <w:rPr>
          <w:spacing w:val="-1"/>
        </w:rPr>
        <w:t>а</w:t>
      </w:r>
      <w:r w:rsidRPr="005B7B90">
        <w:t>тивн</w:t>
      </w:r>
      <w:r w:rsidRPr="005B7B90">
        <w:rPr>
          <w:spacing w:val="2"/>
        </w:rPr>
        <w:t>о</w:t>
      </w:r>
      <w:r w:rsidRPr="005B7B90">
        <w:rPr>
          <w:spacing w:val="-1"/>
        </w:rPr>
        <w:t>-¬</w:t>
      </w:r>
      <w:r w:rsidRPr="005B7B90">
        <w:t>пр</w:t>
      </w:r>
      <w:r w:rsidRPr="005B7B90">
        <w:rPr>
          <w:spacing w:val="-2"/>
        </w:rPr>
        <w:t>ик</w:t>
      </w:r>
      <w:r w:rsidRPr="005B7B90">
        <w:t>л</w:t>
      </w:r>
      <w:r w:rsidRPr="005B7B90">
        <w:rPr>
          <w:spacing w:val="-1"/>
        </w:rPr>
        <w:t>а</w:t>
      </w:r>
      <w:r w:rsidRPr="005B7B90">
        <w:t>д</w:t>
      </w:r>
      <w:r w:rsidRPr="005B7B90">
        <w:rPr>
          <w:spacing w:val="1"/>
        </w:rPr>
        <w:t>н</w:t>
      </w:r>
      <w:r w:rsidRPr="005B7B90">
        <w:t>ого и н</w:t>
      </w:r>
      <w:r w:rsidRPr="005B7B90">
        <w:rPr>
          <w:spacing w:val="-1"/>
        </w:rPr>
        <w:t>а</w:t>
      </w:r>
      <w:r w:rsidRPr="005B7B90">
        <w:t>род</w:t>
      </w:r>
      <w:r w:rsidRPr="005B7B90">
        <w:rPr>
          <w:spacing w:val="1"/>
        </w:rPr>
        <w:t>н</w:t>
      </w:r>
      <w:r w:rsidRPr="005B7B90">
        <w:t>ого</w:t>
      </w:r>
      <w:r w:rsidRPr="005B7B90">
        <w:rPr>
          <w:spacing w:val="-3"/>
        </w:rPr>
        <w:t xml:space="preserve"> </w:t>
      </w:r>
      <w:r w:rsidRPr="005B7B90">
        <w:t>и</w:t>
      </w:r>
      <w:r w:rsidRPr="005B7B90">
        <w:rPr>
          <w:spacing w:val="-1"/>
        </w:rPr>
        <w:t>с</w:t>
      </w:r>
      <w:r w:rsidRPr="005B7B90">
        <w:rPr>
          <w:spacing w:val="3"/>
        </w:rPr>
        <w:t>к</w:t>
      </w:r>
      <w:r w:rsidRPr="005B7B90">
        <w:rPr>
          <w:spacing w:val="-5"/>
        </w:rPr>
        <w:t>у</w:t>
      </w:r>
      <w:r w:rsidRPr="005B7B90">
        <w:rPr>
          <w:spacing w:val="-1"/>
        </w:rPr>
        <w:t>сс</w:t>
      </w:r>
      <w:r w:rsidRPr="005B7B90">
        <w:t>т</w:t>
      </w:r>
      <w:r w:rsidRPr="005B7B90">
        <w:rPr>
          <w:spacing w:val="1"/>
        </w:rPr>
        <w:t>в</w:t>
      </w:r>
      <w:r w:rsidRPr="005B7B90">
        <w:rPr>
          <w:spacing w:val="-1"/>
        </w:rPr>
        <w:t>а</w:t>
      </w:r>
      <w:r w:rsidRPr="005B7B90">
        <w:t>.</w:t>
      </w:r>
    </w:p>
    <w:p w:rsidR="00990B28" w:rsidRPr="005B7B90" w:rsidRDefault="00990B28" w:rsidP="005B7B90">
      <w:pPr>
        <w:pStyle w:val="a9"/>
        <w:spacing w:after="0"/>
        <w:ind w:firstLine="709"/>
        <w:jc w:val="both"/>
      </w:pPr>
      <w:r w:rsidRPr="005B7B90">
        <w:t>ПК</w:t>
      </w:r>
      <w:r w:rsidRPr="005B7B90">
        <w:rPr>
          <w:spacing w:val="36"/>
        </w:rPr>
        <w:t xml:space="preserve"> </w:t>
      </w:r>
      <w:r w:rsidRPr="005B7B90">
        <w:t>2.7.</w:t>
      </w:r>
      <w:r w:rsidRPr="005B7B90">
        <w:rPr>
          <w:spacing w:val="35"/>
        </w:rPr>
        <w:t xml:space="preserve"> </w:t>
      </w:r>
      <w:r w:rsidRPr="005B7B90">
        <w:t>Об</w:t>
      </w:r>
      <w:r w:rsidRPr="005B7B90">
        <w:rPr>
          <w:spacing w:val="-2"/>
        </w:rPr>
        <w:t>е</w:t>
      </w:r>
      <w:r w:rsidRPr="005B7B90">
        <w:rPr>
          <w:spacing w:val="-1"/>
        </w:rPr>
        <w:t>с</w:t>
      </w:r>
      <w:r w:rsidRPr="005B7B90">
        <w:t>п</w:t>
      </w:r>
      <w:r w:rsidRPr="005B7B90">
        <w:rPr>
          <w:spacing w:val="-1"/>
        </w:rPr>
        <w:t>еч</w:t>
      </w:r>
      <w:r w:rsidRPr="005B7B90">
        <w:t>ив</w:t>
      </w:r>
      <w:r w:rsidRPr="005B7B90">
        <w:rPr>
          <w:spacing w:val="-2"/>
        </w:rPr>
        <w:t>а</w:t>
      </w:r>
      <w:r w:rsidRPr="005B7B90">
        <w:t>ть</w:t>
      </w:r>
      <w:r w:rsidRPr="005B7B90">
        <w:rPr>
          <w:spacing w:val="38"/>
        </w:rPr>
        <w:t xml:space="preserve"> </w:t>
      </w:r>
      <w:r w:rsidRPr="005B7B90">
        <w:t>и</w:t>
      </w:r>
      <w:r w:rsidRPr="005B7B90">
        <w:rPr>
          <w:spacing w:val="36"/>
        </w:rPr>
        <w:t xml:space="preserve"> </w:t>
      </w:r>
      <w:r w:rsidRPr="005B7B90">
        <w:rPr>
          <w:spacing w:val="-1"/>
        </w:rPr>
        <w:t>с</w:t>
      </w:r>
      <w:r w:rsidRPr="005B7B90">
        <w:t>облюд</w:t>
      </w:r>
      <w:r w:rsidRPr="005B7B90">
        <w:rPr>
          <w:spacing w:val="-1"/>
        </w:rPr>
        <w:t>а</w:t>
      </w:r>
      <w:r w:rsidRPr="005B7B90">
        <w:t>ть</w:t>
      </w:r>
      <w:r w:rsidRPr="005B7B90">
        <w:rPr>
          <w:spacing w:val="36"/>
        </w:rPr>
        <w:t xml:space="preserve"> </w:t>
      </w:r>
      <w:r w:rsidRPr="005B7B90">
        <w:t>пр</w:t>
      </w:r>
      <w:r w:rsidRPr="005B7B90">
        <w:rPr>
          <w:spacing w:val="-1"/>
        </w:rPr>
        <w:t>а</w:t>
      </w:r>
      <w:r w:rsidRPr="005B7B90">
        <w:t>вила</w:t>
      </w:r>
      <w:r w:rsidRPr="005B7B90">
        <w:rPr>
          <w:spacing w:val="32"/>
        </w:rPr>
        <w:t xml:space="preserve"> </w:t>
      </w:r>
      <w:r w:rsidRPr="005B7B90">
        <w:t>и</w:t>
      </w:r>
      <w:r w:rsidRPr="005B7B90">
        <w:rPr>
          <w:spacing w:val="36"/>
        </w:rPr>
        <w:t xml:space="preserve"> </w:t>
      </w:r>
      <w:r w:rsidRPr="005B7B90">
        <w:t>нор</w:t>
      </w:r>
      <w:r w:rsidRPr="005B7B90">
        <w:rPr>
          <w:spacing w:val="-1"/>
        </w:rPr>
        <w:t>м</w:t>
      </w:r>
      <w:r w:rsidRPr="005B7B90">
        <w:t>ы</w:t>
      </w:r>
      <w:r w:rsidRPr="005B7B90">
        <w:rPr>
          <w:spacing w:val="35"/>
        </w:rPr>
        <w:t xml:space="preserve"> </w:t>
      </w:r>
      <w:r w:rsidRPr="005B7B90">
        <w:t>б</w:t>
      </w:r>
      <w:r w:rsidRPr="005B7B90">
        <w:rPr>
          <w:spacing w:val="-1"/>
        </w:rPr>
        <w:t>е</w:t>
      </w:r>
      <w:r w:rsidRPr="005B7B90">
        <w:t>зоп</w:t>
      </w:r>
      <w:r w:rsidRPr="005B7B90">
        <w:rPr>
          <w:spacing w:val="-1"/>
        </w:rPr>
        <w:t>ас</w:t>
      </w:r>
      <w:r w:rsidRPr="005B7B90">
        <w:t>но</w:t>
      </w:r>
      <w:r w:rsidRPr="005B7B90">
        <w:rPr>
          <w:spacing w:val="-1"/>
        </w:rPr>
        <w:t>с</w:t>
      </w:r>
      <w:r w:rsidRPr="005B7B90">
        <w:t>ти</w:t>
      </w:r>
      <w:r w:rsidRPr="005B7B90">
        <w:rPr>
          <w:spacing w:val="34"/>
        </w:rPr>
        <w:t xml:space="preserve"> </w:t>
      </w:r>
      <w:r w:rsidRPr="005B7B90">
        <w:t>в</w:t>
      </w:r>
      <w:r w:rsidRPr="005B7B90">
        <w:rPr>
          <w:spacing w:val="35"/>
        </w:rPr>
        <w:t xml:space="preserve"> </w:t>
      </w:r>
      <w:r w:rsidRPr="005B7B90">
        <w:rPr>
          <w:spacing w:val="8"/>
        </w:rPr>
        <w:t>п</w:t>
      </w:r>
      <w:r w:rsidRPr="005B7B90">
        <w:t>рофе</w:t>
      </w:r>
      <w:r w:rsidRPr="005B7B90">
        <w:rPr>
          <w:spacing w:val="-2"/>
        </w:rPr>
        <w:t>с</w:t>
      </w:r>
      <w:r w:rsidRPr="005B7B90">
        <w:rPr>
          <w:spacing w:val="-1"/>
        </w:rPr>
        <w:t>с</w:t>
      </w:r>
      <w:r w:rsidRPr="005B7B90">
        <w:t>ион</w:t>
      </w:r>
      <w:r w:rsidRPr="005B7B90">
        <w:rPr>
          <w:spacing w:val="-1"/>
        </w:rPr>
        <w:t>а</w:t>
      </w:r>
      <w:r w:rsidRPr="005B7B90">
        <w:t>льной д</w:t>
      </w:r>
      <w:r w:rsidRPr="005B7B90">
        <w:rPr>
          <w:spacing w:val="-1"/>
        </w:rPr>
        <w:t>е</w:t>
      </w:r>
      <w:r w:rsidRPr="005B7B90">
        <w:t>ят</w:t>
      </w:r>
      <w:r w:rsidRPr="005B7B90">
        <w:rPr>
          <w:spacing w:val="-1"/>
        </w:rPr>
        <w:t>е</w:t>
      </w:r>
      <w:r w:rsidRPr="005B7B90">
        <w:t>льно</w:t>
      </w:r>
      <w:r w:rsidRPr="005B7B90">
        <w:rPr>
          <w:spacing w:val="-1"/>
        </w:rPr>
        <w:t>с</w:t>
      </w:r>
      <w:r w:rsidRPr="005B7B90">
        <w:t>ти.</w:t>
      </w:r>
    </w:p>
    <w:p w:rsidR="00990B28" w:rsidRPr="005B7B90" w:rsidRDefault="00990B28" w:rsidP="005B7B90">
      <w:pPr>
        <w:ind w:firstLine="709"/>
      </w:pPr>
    </w:p>
    <w:p w:rsidR="002F3452" w:rsidRDefault="0070724F" w:rsidP="002C0CE8">
      <w:pPr>
        <w:pStyle w:val="af7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</w:rPr>
      </w:pPr>
      <w:bookmarkStart w:id="12" w:name="_bookmark1"/>
      <w:bookmarkEnd w:id="12"/>
      <w:r w:rsidRPr="005B7B90">
        <w:rPr>
          <w:b/>
        </w:rPr>
        <w:t>К</w:t>
      </w:r>
      <w:r w:rsidR="00B06A4C" w:rsidRPr="005B7B90">
        <w:rPr>
          <w:b/>
        </w:rPr>
        <w:t xml:space="preserve">оличество часов на освоение программы </w:t>
      </w:r>
      <w:r w:rsidR="00B104F0" w:rsidRPr="005B7B90">
        <w:rPr>
          <w:b/>
        </w:rPr>
        <w:t>производственной</w:t>
      </w:r>
      <w:r w:rsidRPr="005B7B90">
        <w:rPr>
          <w:b/>
        </w:rPr>
        <w:t xml:space="preserve"> </w:t>
      </w:r>
      <w:r w:rsidR="00B104F0" w:rsidRPr="005B7B90">
        <w:rPr>
          <w:b/>
        </w:rPr>
        <w:t>(преддипломной</w:t>
      </w:r>
      <w:r w:rsidR="00103586" w:rsidRPr="005B7B90">
        <w:rPr>
          <w:b/>
        </w:rPr>
        <w:t>) практики</w:t>
      </w:r>
    </w:p>
    <w:p w:rsid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pPr w:leftFromText="180" w:rightFromText="180" w:vertAnchor="text" w:horzAnchor="margin" w:tblpY="129"/>
        <w:tblW w:w="9355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368"/>
        <w:gridCol w:w="2369"/>
        <w:gridCol w:w="4618"/>
      </w:tblGrid>
      <w:tr w:rsidR="005B7B90" w:rsidRPr="005B7B90" w:rsidTr="009C7176">
        <w:trPr>
          <w:trHeight w:val="90"/>
        </w:trPr>
        <w:tc>
          <w:tcPr>
            <w:tcW w:w="23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B7B90" w:rsidRPr="005B7B90" w:rsidRDefault="005B7B90" w:rsidP="009C7176">
            <w:pPr>
              <w:pStyle w:val="Default"/>
              <w:jc w:val="center"/>
              <w:rPr>
                <w:b/>
              </w:rPr>
            </w:pPr>
            <w:r w:rsidRPr="005B7B90">
              <w:rPr>
                <w:b/>
              </w:rPr>
              <w:t xml:space="preserve">Вид практики </w:t>
            </w:r>
          </w:p>
        </w:tc>
        <w:tc>
          <w:tcPr>
            <w:tcW w:w="23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B7B90" w:rsidRPr="005B7B90" w:rsidRDefault="005B7B90" w:rsidP="009C7176">
            <w:pPr>
              <w:pStyle w:val="Default"/>
              <w:jc w:val="center"/>
              <w:rPr>
                <w:b/>
              </w:rPr>
            </w:pPr>
            <w:r w:rsidRPr="005B7B90">
              <w:rPr>
                <w:b/>
              </w:rPr>
              <w:t>Количество часов / недель</w:t>
            </w:r>
          </w:p>
        </w:tc>
        <w:tc>
          <w:tcPr>
            <w:tcW w:w="46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B7B90" w:rsidRPr="005B7B90" w:rsidRDefault="005B7B90" w:rsidP="009C7176">
            <w:pPr>
              <w:pStyle w:val="Default"/>
              <w:jc w:val="center"/>
              <w:rPr>
                <w:b/>
              </w:rPr>
            </w:pPr>
            <w:r w:rsidRPr="005B7B90">
              <w:rPr>
                <w:b/>
              </w:rPr>
              <w:t xml:space="preserve">Сроки проведения </w:t>
            </w:r>
          </w:p>
        </w:tc>
      </w:tr>
      <w:tr w:rsidR="005B7B90" w:rsidRPr="005B7B90" w:rsidTr="009C7176">
        <w:trPr>
          <w:trHeight w:val="90"/>
        </w:trPr>
        <w:tc>
          <w:tcPr>
            <w:tcW w:w="23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B7B90" w:rsidRPr="005B7B90" w:rsidRDefault="005B7B90" w:rsidP="009C7176">
            <w:pPr>
              <w:pStyle w:val="Default"/>
              <w:jc w:val="center"/>
            </w:pPr>
            <w:r w:rsidRPr="005B7B90">
              <w:t xml:space="preserve">Преддипломная </w:t>
            </w:r>
          </w:p>
        </w:tc>
        <w:tc>
          <w:tcPr>
            <w:tcW w:w="23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B7B90" w:rsidRPr="005B7B90" w:rsidRDefault="005B7B90" w:rsidP="009C7176">
            <w:pPr>
              <w:pStyle w:val="Default"/>
              <w:jc w:val="center"/>
            </w:pPr>
            <w:r w:rsidRPr="005B7B90">
              <w:t xml:space="preserve">144 часа / 4 недели </w:t>
            </w:r>
          </w:p>
        </w:tc>
        <w:tc>
          <w:tcPr>
            <w:tcW w:w="46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B7B90" w:rsidRPr="005B7B90" w:rsidRDefault="005B7B90" w:rsidP="009C7176">
            <w:pPr>
              <w:pStyle w:val="Default"/>
              <w:jc w:val="center"/>
            </w:pPr>
            <w:r w:rsidRPr="005B7B90">
              <w:t>6 семестр</w:t>
            </w:r>
          </w:p>
        </w:tc>
      </w:tr>
      <w:tr w:rsidR="005B7B90" w:rsidRPr="005B7B90" w:rsidTr="009C7176">
        <w:trPr>
          <w:trHeight w:val="90"/>
        </w:trPr>
        <w:tc>
          <w:tcPr>
            <w:tcW w:w="935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B7B90" w:rsidRPr="005B7B90" w:rsidRDefault="005B7B90" w:rsidP="009C7176">
            <w:pPr>
              <w:pStyle w:val="Default"/>
              <w:jc w:val="center"/>
            </w:pPr>
            <w:r w:rsidRPr="005B7B90">
              <w:t xml:space="preserve">Вид аттестации: дифференцированный зачет </w:t>
            </w:r>
          </w:p>
        </w:tc>
      </w:tr>
    </w:tbl>
    <w:p w:rsid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0F3BD5" w:rsidRDefault="000F3BD5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0F3BD5" w:rsidRPr="005B7B90" w:rsidRDefault="000F3BD5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B7B90" w:rsidRDefault="005B7B90" w:rsidP="002C0CE8">
      <w:pPr>
        <w:pStyle w:val="af7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B7B90">
        <w:rPr>
          <w:b/>
        </w:rPr>
        <w:t>СТРУКТУРА И СОДЕРЖАНИЕ ПРОИЗВОДСТВЕННОЙ (ПРЕДДИПЛОМНОЙ) ПРАКТИКИ</w:t>
      </w:r>
    </w:p>
    <w:p w:rsidR="005B7B90" w:rsidRDefault="005B7B90" w:rsidP="005B7B90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B7B90" w:rsidRPr="005B7B90" w:rsidRDefault="005B7B90" w:rsidP="005B7B90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u w:val="single"/>
        </w:rPr>
      </w:pPr>
      <w:r w:rsidRPr="005B7B90">
        <w:rPr>
          <w:b/>
        </w:rPr>
        <w:t>2.1. Объем учебной практики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B7B90" w:rsidRPr="002E1ABE" w:rsidTr="009C7176">
        <w:trPr>
          <w:trHeight w:val="319"/>
        </w:trPr>
        <w:tc>
          <w:tcPr>
            <w:tcW w:w="7904" w:type="dxa"/>
            <w:shd w:val="clear" w:color="auto" w:fill="auto"/>
          </w:tcPr>
          <w:p w:rsidR="005B7B90" w:rsidRPr="002E1ABE" w:rsidRDefault="005B7B90" w:rsidP="009C7176">
            <w:pPr>
              <w:jc w:val="center"/>
            </w:pPr>
            <w:r w:rsidRPr="002E1ABE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B7B90" w:rsidRPr="002E1ABE" w:rsidRDefault="005B7B90" w:rsidP="009C7176">
            <w:pPr>
              <w:jc w:val="center"/>
              <w:rPr>
                <w:i/>
                <w:iCs/>
              </w:rPr>
            </w:pPr>
            <w:r w:rsidRPr="002E1ABE">
              <w:rPr>
                <w:b/>
                <w:i/>
                <w:iCs/>
              </w:rPr>
              <w:t>Объем часов</w:t>
            </w:r>
          </w:p>
        </w:tc>
      </w:tr>
      <w:tr w:rsidR="005B7B90" w:rsidRPr="002E1ABE" w:rsidTr="009C7176">
        <w:trPr>
          <w:trHeight w:val="285"/>
        </w:trPr>
        <w:tc>
          <w:tcPr>
            <w:tcW w:w="7904" w:type="dxa"/>
            <w:shd w:val="clear" w:color="auto" w:fill="auto"/>
          </w:tcPr>
          <w:p w:rsidR="005B7B90" w:rsidRPr="002E1ABE" w:rsidRDefault="005B7B90" w:rsidP="009C7176">
            <w:pPr>
              <w:rPr>
                <w:b/>
              </w:rPr>
            </w:pPr>
            <w:r w:rsidRPr="002E1ABE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B7B90" w:rsidRPr="002E1ABE" w:rsidRDefault="005B7B90" w:rsidP="009C717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144</w:t>
            </w:r>
          </w:p>
        </w:tc>
      </w:tr>
      <w:tr w:rsidR="005B7B90" w:rsidRPr="002E1ABE" w:rsidTr="009C7176">
        <w:tc>
          <w:tcPr>
            <w:tcW w:w="7904" w:type="dxa"/>
            <w:shd w:val="clear" w:color="auto" w:fill="auto"/>
          </w:tcPr>
          <w:p w:rsidR="005B7B90" w:rsidRPr="002E1ABE" w:rsidRDefault="005B7B90" w:rsidP="009C7176">
            <w:pPr>
              <w:jc w:val="both"/>
            </w:pPr>
            <w:r w:rsidRPr="002E1ABE">
              <w:rPr>
                <w:b/>
              </w:rPr>
              <w:t xml:space="preserve">Обязательная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B7B90" w:rsidRPr="002E1ABE" w:rsidRDefault="005B7B90" w:rsidP="009C7176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144</w:t>
            </w:r>
          </w:p>
        </w:tc>
      </w:tr>
      <w:tr w:rsidR="005B7B90" w:rsidRPr="002E1ABE" w:rsidTr="009C7176">
        <w:tc>
          <w:tcPr>
            <w:tcW w:w="9704" w:type="dxa"/>
            <w:gridSpan w:val="2"/>
            <w:shd w:val="clear" w:color="auto" w:fill="auto"/>
          </w:tcPr>
          <w:p w:rsidR="005B7B90" w:rsidRPr="002E1ABE" w:rsidRDefault="005B7B90" w:rsidP="005B7B90">
            <w:pPr>
              <w:rPr>
                <w:i/>
                <w:iCs/>
              </w:rPr>
            </w:pPr>
            <w:r w:rsidRPr="002E1ABE">
              <w:rPr>
                <w:i/>
                <w:iCs/>
              </w:rPr>
              <w:t xml:space="preserve">Итоговая аттестация в </w:t>
            </w:r>
            <w:proofErr w:type="gramStart"/>
            <w:r w:rsidRPr="002E1ABE">
              <w:rPr>
                <w:i/>
                <w:iCs/>
              </w:rPr>
              <w:t>фор</w:t>
            </w:r>
            <w:r>
              <w:rPr>
                <w:i/>
                <w:iCs/>
              </w:rPr>
              <w:t>ме  -</w:t>
            </w:r>
            <w:proofErr w:type="gramEnd"/>
            <w:r>
              <w:rPr>
                <w:i/>
                <w:iCs/>
              </w:rPr>
              <w:t xml:space="preserve">  дифференцированный зачёт</w:t>
            </w:r>
          </w:p>
        </w:tc>
      </w:tr>
    </w:tbl>
    <w:p w:rsidR="005B7B90" w:rsidRDefault="005B7B90" w:rsidP="005B7B90">
      <w:pPr>
        <w:pStyle w:val="Default"/>
        <w:ind w:firstLine="709"/>
        <w:rPr>
          <w:b/>
        </w:rPr>
      </w:pPr>
    </w:p>
    <w:p w:rsidR="005B7B90" w:rsidRDefault="005B7B90" w:rsidP="005B7B90">
      <w:pPr>
        <w:pStyle w:val="Default"/>
        <w:ind w:firstLine="709"/>
        <w:rPr>
          <w:b/>
        </w:rPr>
      </w:pPr>
    </w:p>
    <w:p w:rsidR="005B7B90" w:rsidRPr="005B7B90" w:rsidRDefault="005B7B90" w:rsidP="005B7B90">
      <w:pPr>
        <w:pStyle w:val="Default"/>
        <w:ind w:firstLine="709"/>
      </w:pPr>
      <w:r w:rsidRPr="005B7B90">
        <w:rPr>
          <w:b/>
        </w:rPr>
        <w:t>Содержание преддипломной практики.</w:t>
      </w:r>
    </w:p>
    <w:p w:rsidR="005B7B90" w:rsidRP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5B7B90">
        <w:tab/>
        <w:t>Порядок прохождения преддипломной практики состоит из трех этапов: подготовительного, основного и заключительного.</w:t>
      </w:r>
    </w:p>
    <w:p w:rsidR="005B7B90" w:rsidRP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1.</w:t>
      </w:r>
      <w:r w:rsidRPr="005B7B90">
        <w:tab/>
        <w:t>Подготовительный этап практики. На данном этапе обучающихся знакомят с вопросами прохождения практики, оформления дневника практики и защиты отчета. Руководитель практики проводит знакомство с программой практики, инструктаж по технике безопасности, порядке ведения дневника практики, составления письменного отчета и выдает индивидуальное задание (в зависимости от вида, места практики и объема должностных обязанностей студента на месте прохождения практики и темы его выпускной квалификационной работы). По окончании практики обучающийся обязан предоставить руководителю письменный отчет о прохождении практики, практическую работу в виде эскиза картины к ВКР, дневник.</w:t>
      </w:r>
    </w:p>
    <w:p w:rsidR="005B7B90" w:rsidRP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2.</w:t>
      </w:r>
      <w:r w:rsidRPr="005B7B90">
        <w:tab/>
        <w:t>Основной этап практики (практическая работа по подготовке эскиза картины). На данном   этапе обучающийся проводит:</w:t>
      </w:r>
    </w:p>
    <w:p w:rsidR="005B7B90" w:rsidRPr="005B7B90" w:rsidRDefault="005B7B90" w:rsidP="002C0CE8">
      <w:pPr>
        <w:pStyle w:val="af7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5B7B90">
        <w:t>Сбор и анализ материала по теме, соответствующей   индивидуальному заданию; выбор художественных и изобразительных средств в соответствии с поставленной задачей; поиск художественного образа и новых пластических решений; определение последовательность ведения работы над композицией; профессиональный анализ и самоанализ творческой деятельности.</w:t>
      </w:r>
    </w:p>
    <w:p w:rsidR="005B7B90" w:rsidRPr="005B7B90" w:rsidRDefault="005B7B90" w:rsidP="002C0CE8">
      <w:pPr>
        <w:pStyle w:val="af7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5B7B90">
        <w:t xml:space="preserve">Выполнение индивидуального задания: выполнение предварительного эскиза картины к ВКР.                </w:t>
      </w:r>
    </w:p>
    <w:p w:rsidR="005B7B90" w:rsidRPr="005B7B90" w:rsidRDefault="005B7B90" w:rsidP="002C0CE8">
      <w:pPr>
        <w:pStyle w:val="af7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5B7B90">
        <w:t>Подготовка отчета о практике.</w:t>
      </w:r>
    </w:p>
    <w:p w:rsidR="005B7B90" w:rsidRP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lastRenderedPageBreak/>
        <w:tab/>
        <w:t xml:space="preserve">На данном этапе происходит закрепление знаний, полученных студентом в процессе обучения в колледже на основе изучения теоретических основ композиции, закономерности построения художественной формы и особенности ее восприятия; опыта классического художественного наследия и современной художественной практики; </w:t>
      </w:r>
    </w:p>
    <w:p w:rsidR="005B7B90" w:rsidRP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получение практического опыта в основных технических разновидностях, функциях и возможностях живописи, в принципах сбора и систематизации подготовительного материала, и способах его применения для воплощения творческого замысла, приобретение опыта творческого использования средств живописи, и их изобразительно-выразительных возможностей.</w:t>
      </w:r>
    </w:p>
    <w:p w:rsidR="005B7B90" w:rsidRP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3.</w:t>
      </w:r>
      <w:r w:rsidRPr="005B7B90">
        <w:tab/>
        <w:t>Заключительный этап. В конце данного этапа студенту должна быть дана характеристика от руководителя практики и аттестационный лист. В характеристике должно содержаться общее заключение о работе студента, оцененной по пяти бальной системе, в аттестационном листе результат освоения профессиональных и общих компетенций. Студент обязан представить письменный отчет о прохождении практики.</w:t>
      </w:r>
    </w:p>
    <w:p w:rsidR="005B7B90" w:rsidRP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B7B90" w:rsidRP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color w:val="FF0000"/>
        </w:rPr>
      </w:pPr>
    </w:p>
    <w:p w:rsid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B7B90" w:rsidRP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B7B90" w:rsidRPr="005B7B90" w:rsidRDefault="005B7B90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0724F" w:rsidRPr="005B7B90" w:rsidRDefault="0070724F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70724F" w:rsidRPr="005B7B90" w:rsidSect="007410B5">
          <w:footerReference w:type="even" r:id="rId8"/>
          <w:footerReference w:type="default" r:id="rId9"/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70724F" w:rsidRPr="005B7B90" w:rsidRDefault="0070724F" w:rsidP="005B7B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color w:val="FF0000"/>
        </w:rPr>
      </w:pPr>
      <w:r w:rsidRPr="005B7B90">
        <w:rPr>
          <w:b/>
        </w:rPr>
        <w:lastRenderedPageBreak/>
        <w:t>2.</w:t>
      </w:r>
      <w:r w:rsidR="005B7B90">
        <w:rPr>
          <w:b/>
        </w:rPr>
        <w:t>2</w:t>
      </w:r>
      <w:r w:rsidRPr="005B7B90">
        <w:rPr>
          <w:b/>
        </w:rPr>
        <w:t xml:space="preserve">. Тематический план </w:t>
      </w:r>
      <w:r w:rsidRPr="005B7B90">
        <w:rPr>
          <w:u w:val="single"/>
        </w:rPr>
        <w:t>Производственной (преддипломной) практики</w:t>
      </w:r>
    </w:p>
    <w:p w:rsidR="0070724F" w:rsidRPr="005B7B90" w:rsidRDefault="0070724F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bCs/>
          <w:i/>
          <w:color w:val="FF0000"/>
        </w:rPr>
      </w:pPr>
      <w:r w:rsidRPr="005B7B90">
        <w:rPr>
          <w:bCs/>
          <w:i/>
          <w:color w:val="FF0000"/>
        </w:rPr>
        <w:tab/>
      </w:r>
      <w:r w:rsidRPr="005B7B90">
        <w:rPr>
          <w:bCs/>
          <w:i/>
          <w:color w:val="FF0000"/>
        </w:rPr>
        <w:tab/>
      </w:r>
      <w:r w:rsidRPr="005B7B90">
        <w:rPr>
          <w:bCs/>
          <w:i/>
          <w:color w:val="FF0000"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639"/>
        <w:gridCol w:w="1701"/>
      </w:tblGrid>
      <w:tr w:rsidR="0070724F" w:rsidRPr="005B7B90" w:rsidTr="0070724F">
        <w:trPr>
          <w:trHeight w:val="851"/>
        </w:trPr>
        <w:tc>
          <w:tcPr>
            <w:tcW w:w="3936" w:type="dxa"/>
            <w:shd w:val="clear" w:color="auto" w:fill="auto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7B9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39" w:type="dxa"/>
            <w:shd w:val="clear" w:color="auto" w:fill="auto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7B90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5B7B90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701" w:type="dxa"/>
            <w:shd w:val="clear" w:color="auto" w:fill="auto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7B90">
              <w:rPr>
                <w:b/>
                <w:bCs/>
              </w:rPr>
              <w:t>Объем часов</w:t>
            </w:r>
          </w:p>
        </w:tc>
      </w:tr>
      <w:tr w:rsidR="0070724F" w:rsidRPr="005B7B90" w:rsidTr="0070724F">
        <w:trPr>
          <w:trHeight w:val="445"/>
        </w:trPr>
        <w:tc>
          <w:tcPr>
            <w:tcW w:w="3936" w:type="dxa"/>
            <w:shd w:val="clear" w:color="auto" w:fill="auto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7B90">
              <w:rPr>
                <w:b/>
                <w:bCs/>
              </w:rPr>
              <w:t>1</w:t>
            </w:r>
          </w:p>
        </w:tc>
        <w:tc>
          <w:tcPr>
            <w:tcW w:w="9639" w:type="dxa"/>
            <w:shd w:val="clear" w:color="auto" w:fill="auto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7B90">
              <w:rPr>
                <w:b/>
                <w:bCs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7B90">
              <w:rPr>
                <w:b/>
                <w:bCs/>
              </w:rPr>
              <w:t>3</w:t>
            </w:r>
          </w:p>
        </w:tc>
      </w:tr>
      <w:tr w:rsidR="0070724F" w:rsidRPr="005B7B90" w:rsidTr="0070724F">
        <w:trPr>
          <w:trHeight w:val="20"/>
        </w:trPr>
        <w:tc>
          <w:tcPr>
            <w:tcW w:w="3936" w:type="dxa"/>
            <w:shd w:val="clear" w:color="auto" w:fill="FFFFFF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5B7B90">
              <w:rPr>
                <w:b/>
                <w:bCs/>
              </w:rPr>
              <w:t>Вводное занятие</w:t>
            </w:r>
          </w:p>
        </w:tc>
        <w:tc>
          <w:tcPr>
            <w:tcW w:w="9639" w:type="dxa"/>
            <w:shd w:val="clear" w:color="auto" w:fill="auto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B7B90">
              <w:rPr>
                <w:bCs/>
              </w:rPr>
              <w:t>Цели и задачи практики; тематическое планирование практики; виды отчетной документации;</w:t>
            </w:r>
          </w:p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B7B90">
              <w:rPr>
                <w:bCs/>
              </w:rPr>
              <w:t>Инструктаж по технике безопасности</w:t>
            </w:r>
          </w:p>
        </w:tc>
        <w:tc>
          <w:tcPr>
            <w:tcW w:w="1701" w:type="dxa"/>
            <w:shd w:val="clear" w:color="auto" w:fill="FFFFFF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5B7B90">
              <w:rPr>
                <w:bCs/>
                <w:i/>
              </w:rPr>
              <w:t>4</w:t>
            </w:r>
          </w:p>
        </w:tc>
      </w:tr>
      <w:tr w:rsidR="0070724F" w:rsidRPr="005B7B90" w:rsidTr="0070724F">
        <w:trPr>
          <w:trHeight w:val="20"/>
        </w:trPr>
        <w:tc>
          <w:tcPr>
            <w:tcW w:w="3936" w:type="dxa"/>
            <w:shd w:val="clear" w:color="auto" w:fill="FFFFFF"/>
          </w:tcPr>
          <w:p w:rsidR="0070724F" w:rsidRPr="005B7B90" w:rsidRDefault="0070724F" w:rsidP="005B7B90">
            <w:pPr>
              <w:pStyle w:val="TableParagraph"/>
              <w:tabs>
                <w:tab w:val="left" w:pos="706"/>
                <w:tab w:val="left" w:pos="1093"/>
                <w:tab w:val="left" w:pos="2275"/>
                <w:tab w:val="left" w:pos="3915"/>
                <w:tab w:val="left" w:pos="5292"/>
                <w:tab w:val="left" w:pos="563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B7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Сбор и анализ подготовительного</w:t>
            </w:r>
          </w:p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B90">
              <w:rPr>
                <w:b/>
              </w:rPr>
              <w:t>материала</w:t>
            </w:r>
          </w:p>
        </w:tc>
        <w:tc>
          <w:tcPr>
            <w:tcW w:w="9639" w:type="dxa"/>
            <w:shd w:val="clear" w:color="auto" w:fill="auto"/>
          </w:tcPr>
          <w:p w:rsidR="0070724F" w:rsidRPr="005B7B90" w:rsidRDefault="0070724F" w:rsidP="005B7B90">
            <w:pPr>
              <w:pStyle w:val="TableParagraph"/>
              <w:tabs>
                <w:tab w:val="left" w:pos="706"/>
                <w:tab w:val="left" w:pos="1093"/>
                <w:tab w:val="left" w:pos="2275"/>
                <w:tab w:val="left" w:pos="3915"/>
                <w:tab w:val="left" w:pos="5292"/>
                <w:tab w:val="left" w:pos="5630"/>
              </w:tabs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B7B9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Работа в библиотеках и </w:t>
            </w:r>
            <w:proofErr w:type="gramStart"/>
            <w:r w:rsidRPr="005B7B9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музеях  с</w:t>
            </w:r>
            <w:proofErr w:type="gramEnd"/>
            <w:r w:rsidRPr="005B7B9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материалами по теме ВКР, с дальнейшей разработки авторского замысла и  темы ВКР</w:t>
            </w:r>
          </w:p>
        </w:tc>
        <w:tc>
          <w:tcPr>
            <w:tcW w:w="1701" w:type="dxa"/>
            <w:shd w:val="clear" w:color="auto" w:fill="FFFFFF"/>
          </w:tcPr>
          <w:p w:rsidR="0070724F" w:rsidRPr="005B7B90" w:rsidRDefault="0070724F" w:rsidP="005B7B9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0724F" w:rsidRPr="005B7B90" w:rsidRDefault="0070724F" w:rsidP="005B7B90">
            <w:pPr>
              <w:jc w:val="center"/>
            </w:pPr>
            <w:r w:rsidRPr="005B7B90">
              <w:t>20</w:t>
            </w:r>
          </w:p>
        </w:tc>
      </w:tr>
      <w:tr w:rsidR="0070724F" w:rsidRPr="005B7B90" w:rsidTr="0070724F">
        <w:trPr>
          <w:trHeight w:val="20"/>
        </w:trPr>
        <w:tc>
          <w:tcPr>
            <w:tcW w:w="3936" w:type="dxa"/>
            <w:shd w:val="clear" w:color="auto" w:fill="FFFFFF"/>
          </w:tcPr>
          <w:p w:rsidR="0070724F" w:rsidRPr="005B7B90" w:rsidRDefault="0070724F" w:rsidP="005B7B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5B7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Работа по выполнению </w:t>
            </w:r>
            <w:proofErr w:type="gramStart"/>
            <w:r w:rsidRPr="005B7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индивидуального  задания</w:t>
            </w:r>
            <w:proofErr w:type="gramEnd"/>
          </w:p>
        </w:tc>
        <w:tc>
          <w:tcPr>
            <w:tcW w:w="9639" w:type="dxa"/>
            <w:shd w:val="clear" w:color="auto" w:fill="auto"/>
          </w:tcPr>
          <w:p w:rsidR="0070724F" w:rsidRPr="005B7B90" w:rsidRDefault="0070724F" w:rsidP="005B7B90">
            <w:pPr>
              <w:pStyle w:val="TableParagrap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B7B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Опытно-экспериментальная </w:t>
            </w:r>
            <w:proofErr w:type="gramStart"/>
            <w:r w:rsidRPr="005B7B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  по</w:t>
            </w:r>
            <w:proofErr w:type="gramEnd"/>
            <w:r w:rsidRPr="005B7B9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поиску  технических , технологических  и пластических решений, колористических  разработок  изделия декоративно-прикладного искусства (ВКР).</w:t>
            </w:r>
          </w:p>
        </w:tc>
        <w:tc>
          <w:tcPr>
            <w:tcW w:w="1701" w:type="dxa"/>
            <w:shd w:val="clear" w:color="auto" w:fill="FFFFFF"/>
          </w:tcPr>
          <w:p w:rsidR="0070724F" w:rsidRPr="005B7B90" w:rsidRDefault="0070724F" w:rsidP="005B7B9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7B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106</w:t>
            </w:r>
          </w:p>
        </w:tc>
      </w:tr>
      <w:tr w:rsidR="0070724F" w:rsidRPr="005B7B90" w:rsidTr="0070724F">
        <w:trPr>
          <w:trHeight w:val="2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724F" w:rsidRPr="005B7B90" w:rsidRDefault="0070724F" w:rsidP="005B7B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5B7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Подготовка отчета по практике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24F" w:rsidRPr="005B7B90" w:rsidRDefault="0070724F" w:rsidP="005B7B90">
            <w:pPr>
              <w:pStyle w:val="TableParagrap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B7B9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Описание, анализ и обоснование последовательности ведения работы над созданием художественного произведения.</w:t>
            </w:r>
          </w:p>
          <w:p w:rsidR="0070724F" w:rsidRPr="005B7B90" w:rsidRDefault="0070724F" w:rsidP="005B7B90">
            <w:pPr>
              <w:pStyle w:val="TableParagrap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B7B9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Оформление пакета документов.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724F" w:rsidRPr="005B7B90" w:rsidRDefault="0070724F" w:rsidP="005B7B9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7B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D67820" w:rsidRPr="005B7B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D67820" w:rsidRPr="005B7B90" w:rsidTr="0070724F">
        <w:trPr>
          <w:trHeight w:val="2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820" w:rsidRPr="005B7B90" w:rsidRDefault="00D67820" w:rsidP="005B7B9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820" w:rsidRPr="005B7B90" w:rsidRDefault="00D67820" w:rsidP="005B7B90">
            <w:pPr>
              <w:pStyle w:val="TableParagrap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5B7B9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Диф</w:t>
            </w:r>
            <w:proofErr w:type="spellEnd"/>
            <w:r w:rsidRPr="005B7B9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 зачет. Защита отчета по практике.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7820" w:rsidRPr="005B7B90" w:rsidRDefault="00D67820" w:rsidP="005B7B9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7B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70724F" w:rsidRPr="005B7B90" w:rsidTr="0070724F">
        <w:trPr>
          <w:trHeight w:val="2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B90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24F" w:rsidRPr="005B7B90" w:rsidRDefault="0070724F" w:rsidP="005B7B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5B7B90">
              <w:rPr>
                <w:bCs/>
                <w:i/>
              </w:rPr>
              <w:t>144</w:t>
            </w:r>
          </w:p>
        </w:tc>
      </w:tr>
    </w:tbl>
    <w:p w:rsidR="0006063D" w:rsidRPr="005B7B90" w:rsidRDefault="0006063D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70724F" w:rsidRPr="005B7B90" w:rsidRDefault="0070724F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0724F" w:rsidRPr="005B7B90" w:rsidSect="0070724F">
          <w:footerReference w:type="even" r:id="rId10"/>
          <w:footerReference w:type="default" r:id="rId11"/>
          <w:pgSz w:w="16838" w:h="11906" w:orient="landscape"/>
          <w:pgMar w:top="850" w:right="1134" w:bottom="1701" w:left="851" w:header="708" w:footer="708" w:gutter="0"/>
          <w:pgNumType w:start="1"/>
          <w:cols w:space="720"/>
          <w:titlePg/>
          <w:docGrid w:linePitch="326"/>
        </w:sectPr>
      </w:pPr>
    </w:p>
    <w:p w:rsidR="00D6529F" w:rsidRDefault="00D116F9" w:rsidP="002C0CE8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center"/>
        <w:rPr>
          <w:b/>
          <w:caps/>
        </w:rPr>
      </w:pPr>
      <w:r w:rsidRPr="005B7B90">
        <w:rPr>
          <w:b/>
          <w:caps/>
        </w:rPr>
        <w:lastRenderedPageBreak/>
        <w:t>условия</w:t>
      </w:r>
      <w:r w:rsidR="00FF6AC7" w:rsidRPr="005B7B90">
        <w:rPr>
          <w:b/>
          <w:caps/>
        </w:rPr>
        <w:t xml:space="preserve"> реализации программы </w:t>
      </w:r>
      <w:r w:rsidR="008620B1" w:rsidRPr="005B7B90">
        <w:rPr>
          <w:b/>
          <w:caps/>
        </w:rPr>
        <w:t>ПРОИЗВОДСТВЕННОЙ</w:t>
      </w:r>
      <w:r w:rsidR="005E0C62" w:rsidRPr="005B7B90">
        <w:rPr>
          <w:b/>
          <w:caps/>
        </w:rPr>
        <w:t xml:space="preserve"> </w:t>
      </w:r>
      <w:r w:rsidR="008620B1" w:rsidRPr="005B7B90">
        <w:rPr>
          <w:b/>
          <w:caps/>
        </w:rPr>
        <w:t>(ПРЕДДИПЛОМНОЙ) практики</w:t>
      </w:r>
    </w:p>
    <w:p w:rsidR="005B7B90" w:rsidRPr="005B7B90" w:rsidRDefault="005B7B90" w:rsidP="005B7B90"/>
    <w:p w:rsidR="00D6529F" w:rsidRPr="005B7B90" w:rsidRDefault="005B7B90" w:rsidP="005B7B90">
      <w:pPr>
        <w:ind w:firstLine="709"/>
        <w:jc w:val="both"/>
      </w:pPr>
      <w:r>
        <w:t>Организация практики</w:t>
      </w:r>
      <w:r w:rsidR="00D6529F" w:rsidRPr="005B7B90">
        <w:t xml:space="preserve"> должна обеспечивать:</w:t>
      </w:r>
    </w:p>
    <w:p w:rsidR="00D6529F" w:rsidRPr="005B7B90" w:rsidRDefault="00D6529F" w:rsidP="005B7B90">
      <w:pPr>
        <w:ind w:firstLine="709"/>
        <w:jc w:val="both"/>
      </w:pPr>
      <w:r w:rsidRPr="005B7B90">
        <w:t xml:space="preserve">- </w:t>
      </w:r>
      <w:r w:rsidR="008620B1" w:rsidRPr="005B7B90">
        <w:t>выполнение требований</w:t>
      </w:r>
      <w:r w:rsidRPr="005B7B90">
        <w:t xml:space="preserve"> Федерального государственного образовательного </w:t>
      </w:r>
      <w:r w:rsidR="008620B1" w:rsidRPr="005B7B90">
        <w:t>стандарта среднего</w:t>
      </w:r>
      <w:r w:rsidRPr="005B7B90">
        <w:t xml:space="preserve"> профессионального образования по специальности</w:t>
      </w:r>
      <w:r w:rsidR="00A03C64" w:rsidRPr="005B7B90">
        <w:t xml:space="preserve"> </w:t>
      </w:r>
      <w:r w:rsidR="00671DDF" w:rsidRPr="005B7B90">
        <w:t>54.02.02</w:t>
      </w:r>
      <w:r w:rsidR="00A03C64" w:rsidRPr="005B7B90">
        <w:t xml:space="preserve"> Декоративно-прикладное искусство и народные промыслы</w:t>
      </w:r>
      <w:r w:rsidRPr="005B7B90">
        <w:t xml:space="preserve"> (</w:t>
      </w:r>
      <w:r w:rsidR="008620B1" w:rsidRPr="005B7B90">
        <w:t>углубленная</w:t>
      </w:r>
      <w:r w:rsidRPr="005B7B90">
        <w:t xml:space="preserve"> </w:t>
      </w:r>
      <w:r w:rsidR="008620B1" w:rsidRPr="005B7B90">
        <w:t>подготовка) к</w:t>
      </w:r>
      <w:r w:rsidRPr="005B7B90">
        <w:t xml:space="preserve"> минимуму содержания и уровню подготовки студентов в соответствии с получаемой квалификацией;</w:t>
      </w:r>
    </w:p>
    <w:p w:rsidR="00D6529F" w:rsidRPr="005B7B90" w:rsidRDefault="00D6529F" w:rsidP="005B7B90">
      <w:pPr>
        <w:ind w:firstLine="709"/>
        <w:jc w:val="both"/>
      </w:pPr>
      <w:r w:rsidRPr="005B7B90">
        <w:t>- непрерывность, комплексность, последовательность овладения студентами профессиональной деятельностью в соответствии с программой практики, предусматривающей логическую взаимосвязь и сочетание теоретического и практического обучения;</w:t>
      </w:r>
    </w:p>
    <w:p w:rsidR="00D6529F" w:rsidRPr="005B7B90" w:rsidRDefault="00D6529F" w:rsidP="005B7B90">
      <w:pPr>
        <w:ind w:firstLine="709"/>
        <w:jc w:val="both"/>
      </w:pPr>
      <w:r w:rsidRPr="005B7B90">
        <w:t xml:space="preserve">- возможность накопления и обработки информации и </w:t>
      </w:r>
      <w:r w:rsidR="008620B1" w:rsidRPr="005B7B90">
        <w:t>умений,</w:t>
      </w:r>
      <w:r w:rsidRPr="005B7B90">
        <w:t xml:space="preserve"> и навыков для выполнения выпускной квалификационной работы.</w:t>
      </w:r>
    </w:p>
    <w:p w:rsidR="00D6529F" w:rsidRPr="005B7B90" w:rsidRDefault="00D6529F" w:rsidP="005B7B90">
      <w:pPr>
        <w:ind w:firstLine="709"/>
        <w:jc w:val="both"/>
      </w:pPr>
      <w:r w:rsidRPr="005B7B90">
        <w:t>Для проведения практики преддипломной руководителями практики от учебного заведения разрабатываются индивидуальные задания, в которых четко прописываются требования к сбору и качеству материала, его содержание и тематика.</w:t>
      </w:r>
    </w:p>
    <w:p w:rsidR="00D6529F" w:rsidRDefault="00D6529F" w:rsidP="005B7B90">
      <w:pPr>
        <w:ind w:firstLine="709"/>
        <w:jc w:val="both"/>
      </w:pPr>
      <w:r w:rsidRPr="005B7B90">
        <w:t xml:space="preserve">Организация практики может предусматривать участие </w:t>
      </w:r>
      <w:r w:rsidR="008620B1" w:rsidRPr="005B7B90">
        <w:t>обучающихся</w:t>
      </w:r>
      <w:r w:rsidRPr="005B7B90">
        <w:t xml:space="preserve"> в экспериментальной, аналитической, научно-исследовательской работе.</w:t>
      </w:r>
    </w:p>
    <w:p w:rsidR="000F3BD5" w:rsidRPr="005B7B90" w:rsidRDefault="000F3BD5" w:rsidP="005B7B90">
      <w:pPr>
        <w:ind w:firstLine="709"/>
        <w:jc w:val="both"/>
      </w:pPr>
    </w:p>
    <w:p w:rsidR="00395645" w:rsidRPr="005B7B90" w:rsidRDefault="00917851" w:rsidP="000F3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5B7B90">
        <w:rPr>
          <w:b/>
          <w:bCs/>
        </w:rPr>
        <w:t xml:space="preserve">3.1. </w:t>
      </w:r>
      <w:r w:rsidR="00361C74" w:rsidRPr="005B7B90">
        <w:rPr>
          <w:b/>
          <w:bCs/>
        </w:rPr>
        <w:t xml:space="preserve">Требования к минимальному </w:t>
      </w:r>
      <w:r w:rsidR="002F118B" w:rsidRPr="005B7B90">
        <w:rPr>
          <w:b/>
          <w:bCs/>
        </w:rPr>
        <w:t>м</w:t>
      </w:r>
      <w:r w:rsidR="00FF6AC7" w:rsidRPr="005B7B90">
        <w:rPr>
          <w:b/>
          <w:bCs/>
        </w:rPr>
        <w:t>атериально-техническо</w:t>
      </w:r>
      <w:r w:rsidR="002F118B" w:rsidRPr="005B7B90">
        <w:rPr>
          <w:b/>
          <w:bCs/>
        </w:rPr>
        <w:t>му</w:t>
      </w:r>
      <w:r w:rsidR="00FF6AC7" w:rsidRPr="005B7B90">
        <w:rPr>
          <w:b/>
          <w:bCs/>
        </w:rPr>
        <w:t xml:space="preserve"> о</w:t>
      </w:r>
      <w:r w:rsidR="003E0FBC" w:rsidRPr="005B7B90">
        <w:rPr>
          <w:b/>
          <w:bCs/>
        </w:rPr>
        <w:t>беспечени</w:t>
      </w:r>
      <w:r w:rsidR="002F118B" w:rsidRPr="005B7B90">
        <w:rPr>
          <w:b/>
          <w:bCs/>
        </w:rPr>
        <w:t>ю</w:t>
      </w:r>
      <w:r w:rsidR="0010443F" w:rsidRPr="005B7B90">
        <w:rPr>
          <w:b/>
          <w:bCs/>
        </w:rPr>
        <w:t xml:space="preserve"> программы производственной(преддипломной) практики.</w:t>
      </w:r>
    </w:p>
    <w:p w:rsidR="00395645" w:rsidRDefault="003E0FBC" w:rsidP="000F3BD5">
      <w:pPr>
        <w:ind w:firstLine="709"/>
        <w:jc w:val="both"/>
        <w:rPr>
          <w:rFonts w:eastAsia="Calibri"/>
          <w:b/>
        </w:rPr>
      </w:pPr>
      <w:r w:rsidRPr="005B7B90">
        <w:rPr>
          <w:bCs/>
        </w:rPr>
        <w:t xml:space="preserve">Реализация программы </w:t>
      </w:r>
      <w:r w:rsidR="0010443F" w:rsidRPr="005B7B90">
        <w:rPr>
          <w:bCs/>
        </w:rPr>
        <w:t>производственной(преддипломной) практики</w:t>
      </w:r>
      <w:r w:rsidRPr="005B7B90">
        <w:rPr>
          <w:bCs/>
        </w:rPr>
        <w:t xml:space="preserve"> требует наличия </w:t>
      </w:r>
      <w:r w:rsidR="00A86723" w:rsidRPr="005B7B90">
        <w:rPr>
          <w:bCs/>
        </w:rPr>
        <w:t xml:space="preserve">мастерской </w:t>
      </w:r>
      <w:r w:rsidR="00081749" w:rsidRPr="005B7B90">
        <w:rPr>
          <w:bCs/>
        </w:rPr>
        <w:t>керамической</w:t>
      </w:r>
      <w:r w:rsidR="00994DAF" w:rsidRPr="005B7B90">
        <w:rPr>
          <w:bCs/>
        </w:rPr>
        <w:t xml:space="preserve">, </w:t>
      </w:r>
      <w:r w:rsidR="00081749" w:rsidRPr="005B7B90">
        <w:rPr>
          <w:bCs/>
        </w:rPr>
        <w:t>методического фонда, материалов</w:t>
      </w:r>
      <w:r w:rsidR="00395645" w:rsidRPr="00395645">
        <w:rPr>
          <w:rFonts w:eastAsia="Calibri"/>
          <w:b/>
        </w:rPr>
        <w:t xml:space="preserve"> </w:t>
      </w:r>
    </w:p>
    <w:p w:rsidR="00395645" w:rsidRDefault="00395645" w:rsidP="000F3BD5">
      <w:pPr>
        <w:ind w:firstLine="709"/>
        <w:jc w:val="both"/>
        <w:rPr>
          <w:rFonts w:eastAsia="Calibri"/>
          <w:b/>
        </w:rPr>
      </w:pPr>
    </w:p>
    <w:p w:rsidR="00395645" w:rsidRPr="000F3BD5" w:rsidRDefault="00395645" w:rsidP="000F3BD5">
      <w:pPr>
        <w:ind w:firstLine="709"/>
        <w:jc w:val="both"/>
        <w:rPr>
          <w:rFonts w:eastAsia="Calibri"/>
        </w:rPr>
      </w:pPr>
      <w:r w:rsidRPr="000F3BD5">
        <w:rPr>
          <w:rFonts w:eastAsia="Calibri"/>
        </w:rPr>
        <w:t>Мастерская для занятий по междисциплинарному курсу «Технология исполнения изделий декоративно-прикладного и народного искусства» (по виду Художественная керамика) – гончарная</w:t>
      </w:r>
    </w:p>
    <w:p w:rsidR="00395645" w:rsidRDefault="00395645" w:rsidP="000F3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F3BD5">
        <w:t xml:space="preserve">Мастерская оборудована посадочными рабочими местами для обучающихся и преподавателя, гончарными кругами, металлическими стеллажами, </w:t>
      </w:r>
      <w:proofErr w:type="spellStart"/>
      <w:r w:rsidRPr="000F3BD5">
        <w:t>турнетками</w:t>
      </w:r>
      <w:proofErr w:type="spellEnd"/>
      <w:r w:rsidRPr="000F3BD5">
        <w:t>, шкафами для хранения гипсовых форм, глазурей и красителей для</w:t>
      </w:r>
      <w:r>
        <w:t xml:space="preserve"> росписи гончарных изделий, наборов кистей и других вспомогательных материалов, шкафами</w:t>
      </w:r>
      <w:r w:rsidRPr="001760EF">
        <w:t xml:space="preserve"> с образцами </w:t>
      </w:r>
      <w:r>
        <w:t>гончарных изделий, емкостями для гончарной массы.</w:t>
      </w:r>
    </w:p>
    <w:p w:rsidR="00395645" w:rsidRPr="000F3BD5" w:rsidRDefault="00395645" w:rsidP="000F3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395645" w:rsidRPr="000F3BD5" w:rsidRDefault="00395645" w:rsidP="000F3BD5">
      <w:pPr>
        <w:ind w:firstLine="709"/>
        <w:jc w:val="both"/>
        <w:rPr>
          <w:rFonts w:eastAsia="Calibri"/>
        </w:rPr>
      </w:pPr>
      <w:r w:rsidRPr="000F3BD5">
        <w:rPr>
          <w:rFonts w:eastAsia="Calibri"/>
        </w:rPr>
        <w:t xml:space="preserve">Мастерская для </w:t>
      </w:r>
      <w:proofErr w:type="gramStart"/>
      <w:r w:rsidRPr="000F3BD5">
        <w:rPr>
          <w:rFonts w:eastAsia="Calibri"/>
        </w:rPr>
        <w:t>занятий  по</w:t>
      </w:r>
      <w:proofErr w:type="gramEnd"/>
      <w:r w:rsidRPr="000F3BD5">
        <w:rPr>
          <w:rFonts w:eastAsia="Calibri"/>
        </w:rPr>
        <w:t xml:space="preserve"> междисциплинарному курсу «Технология исполнения изделий декоративно-прикладного и народного искусства» (по виду Художественная керамика)– </w:t>
      </w:r>
      <w:proofErr w:type="spellStart"/>
      <w:r w:rsidRPr="000F3BD5">
        <w:rPr>
          <w:rFonts w:eastAsia="Calibri"/>
        </w:rPr>
        <w:t>гипсомодельная</w:t>
      </w:r>
      <w:proofErr w:type="spellEnd"/>
    </w:p>
    <w:p w:rsidR="00395645" w:rsidRPr="000F3BD5" w:rsidRDefault="00395645" w:rsidP="000F3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F3BD5">
        <w:t xml:space="preserve">Мастерская оборудована посадочными рабочими местами для обучающихся и преподавателя, </w:t>
      </w:r>
      <w:proofErr w:type="spellStart"/>
      <w:r w:rsidRPr="000F3BD5">
        <w:t>гипсомодельными</w:t>
      </w:r>
      <w:proofErr w:type="spellEnd"/>
      <w:r w:rsidRPr="000F3BD5">
        <w:t xml:space="preserve"> станками, металлическими стеллажами и шкафами, весами электронными, тележкой, емкостями с формовочным гипсом.</w:t>
      </w:r>
    </w:p>
    <w:p w:rsidR="00395645" w:rsidRPr="000F3BD5" w:rsidRDefault="00395645" w:rsidP="000F3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395645" w:rsidRPr="000F3BD5" w:rsidRDefault="00395645" w:rsidP="000F3BD5">
      <w:pPr>
        <w:ind w:firstLine="709"/>
        <w:jc w:val="both"/>
        <w:rPr>
          <w:rFonts w:eastAsia="Calibri"/>
        </w:rPr>
      </w:pPr>
      <w:r w:rsidRPr="000F3BD5">
        <w:rPr>
          <w:rFonts w:eastAsia="Calibri"/>
        </w:rPr>
        <w:t xml:space="preserve">Мастерская для </w:t>
      </w:r>
      <w:proofErr w:type="gramStart"/>
      <w:r w:rsidRPr="000F3BD5">
        <w:rPr>
          <w:rFonts w:eastAsia="Calibri"/>
        </w:rPr>
        <w:t>занятий  по</w:t>
      </w:r>
      <w:proofErr w:type="gramEnd"/>
      <w:r w:rsidRPr="000F3BD5">
        <w:rPr>
          <w:rFonts w:eastAsia="Calibri"/>
        </w:rPr>
        <w:t xml:space="preserve"> междисциплинарному курсу «Технология исполнения изделий декоративно-прикладного и народного искусства» (по виду Художественная керамика) – росписи</w:t>
      </w:r>
    </w:p>
    <w:p w:rsidR="00395645" w:rsidRDefault="00395645" w:rsidP="000F3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F3BD5">
        <w:t xml:space="preserve">Мастерская оборудована посадочными рабочими местами для обучающихся и преподавателя, светильниками, </w:t>
      </w:r>
      <w:proofErr w:type="spellStart"/>
      <w:r w:rsidRPr="000F3BD5">
        <w:t>турнетками</w:t>
      </w:r>
      <w:proofErr w:type="spellEnd"/>
      <w:r w:rsidRPr="000F3BD5">
        <w:t>, шкафами для хранения</w:t>
      </w:r>
      <w:r>
        <w:t xml:space="preserve"> материалов, красок для росписи изделий, наборов кистей и других вспомогательных материалов, методическими пособиями с поэтапными приемами гжельской росписи, шкафами </w:t>
      </w:r>
      <w:r w:rsidRPr="001760EF">
        <w:t xml:space="preserve">с </w:t>
      </w:r>
      <w:r>
        <w:t xml:space="preserve">образцами фарфоровых </w:t>
      </w:r>
      <w:r w:rsidRPr="001760EF">
        <w:t>изделий с гжельской росписью.</w:t>
      </w:r>
    </w:p>
    <w:p w:rsidR="00395645" w:rsidRDefault="00395645" w:rsidP="000F3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395645" w:rsidRPr="000F3BD5" w:rsidRDefault="00395645" w:rsidP="000F3BD5">
      <w:pPr>
        <w:ind w:firstLine="709"/>
        <w:jc w:val="both"/>
        <w:rPr>
          <w:rFonts w:eastAsia="Calibri"/>
        </w:rPr>
      </w:pPr>
      <w:r w:rsidRPr="000F3BD5">
        <w:rPr>
          <w:rFonts w:eastAsia="Calibri"/>
        </w:rPr>
        <w:lastRenderedPageBreak/>
        <w:t>Кабинет для занятий по междисциплинарному курсу «Художественное проектирование изделий декоративно-прикладного и народного искусства» (по виду Художественная керамика</w:t>
      </w:r>
      <w:proofErr w:type="gramStart"/>
      <w:r w:rsidRPr="000F3BD5">
        <w:rPr>
          <w:rFonts w:eastAsia="Calibri"/>
        </w:rPr>
        <w:t>) »</w:t>
      </w:r>
      <w:proofErr w:type="gramEnd"/>
      <w:r w:rsidRPr="000F3BD5">
        <w:rPr>
          <w:rFonts w:eastAsia="Calibri"/>
          <w:i/>
        </w:rPr>
        <w:t xml:space="preserve"> (для проведения лекционных и практических занятий, текущего контроля, промежуточной аттестации, групповых и индивидуальных консультаций, защиты практики)</w:t>
      </w:r>
    </w:p>
    <w:p w:rsidR="00081749" w:rsidRDefault="00395645" w:rsidP="000F3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F3BD5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>, техническими средствами обучения, в том числе наборами демонстрационного оборудования (мобильно</w:t>
      </w:r>
      <w:r>
        <w:t>е мультимедийное оборудование), персональными ноутбуками, наглядными пособиями и</w:t>
      </w:r>
      <w:r w:rsidRPr="00DC6A51">
        <w:t xml:space="preserve"> </w:t>
      </w:r>
      <w:r w:rsidRPr="00121789">
        <w:t>учебно</w:t>
      </w:r>
      <w:r>
        <w:t>-наглядными пособиями в виде электронных материалов к дисциплине (презентации).</w:t>
      </w:r>
    </w:p>
    <w:p w:rsidR="000F3BD5" w:rsidRPr="005B7B90" w:rsidRDefault="000F3BD5" w:rsidP="000F3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013A54" w:rsidRPr="005B7B90" w:rsidRDefault="00013A54" w:rsidP="00236D9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5B7B90">
        <w:rPr>
          <w:b/>
        </w:rPr>
        <w:t>3.2. И</w:t>
      </w:r>
      <w:r w:rsidR="00404874" w:rsidRPr="005B7B90">
        <w:rPr>
          <w:b/>
        </w:rPr>
        <w:t xml:space="preserve">нформационное обеспечение </w:t>
      </w:r>
      <w:r w:rsidR="0010443F" w:rsidRPr="005B7B90">
        <w:rPr>
          <w:b/>
        </w:rPr>
        <w:t>производственной (преддипломной) практики.</w:t>
      </w:r>
    </w:p>
    <w:p w:rsidR="00FF6AC7" w:rsidRPr="005B7B90" w:rsidRDefault="00FF6AC7" w:rsidP="00236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5B7B90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236D93" w:rsidRPr="00FD690B" w:rsidRDefault="00236D93" w:rsidP="00236D93">
      <w:pPr>
        <w:ind w:firstLine="709"/>
        <w:jc w:val="both"/>
        <w:rPr>
          <w:b/>
        </w:rPr>
      </w:pPr>
      <w:r w:rsidRPr="00FD690B">
        <w:rPr>
          <w:b/>
        </w:rPr>
        <w:t>Основные источники</w:t>
      </w:r>
    </w:p>
    <w:p w:rsidR="00236D93" w:rsidRPr="00FD690B" w:rsidRDefault="00236D93" w:rsidP="00236D93">
      <w:pPr>
        <w:ind w:firstLine="709"/>
        <w:jc w:val="both"/>
        <w:rPr>
          <w:color w:val="212529"/>
          <w:shd w:val="clear" w:color="auto" w:fill="F8F9FA"/>
        </w:rPr>
      </w:pPr>
      <w:r w:rsidRPr="00FD690B">
        <w:rPr>
          <w:color w:val="212529"/>
          <w:shd w:val="clear" w:color="auto" w:fill="F8F9FA"/>
        </w:rPr>
        <w:t>1.Носова, Е. А. Основы производственного мастерства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>практикум для обучающихся по направлению подготовки 54.03.02 «Декоративно-прикладное искусство и народные промыслы», профиль «Художественная керамика», квалификация (степень) выпускника «бакалавр» / Е. А. Носова. — Кемерово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>Кемеровский государственный институт культуры, 2017. — 64 c. — ISBN 978-5-8154-0390-1. — Текст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>электронный // Цифровой образовательный ресурс IPR SMART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 xml:space="preserve">[сайт]. — URL: </w:t>
      </w:r>
      <w:hyperlink r:id="rId12" w:history="1">
        <w:r w:rsidRPr="00FD690B">
          <w:rPr>
            <w:rStyle w:val="af5"/>
            <w:shd w:val="clear" w:color="auto" w:fill="F8F9FA"/>
          </w:rPr>
          <w:t>https://www.iprbookshop.ru/76339.html</w:t>
        </w:r>
      </w:hyperlink>
      <w:r w:rsidRPr="00FD690B">
        <w:rPr>
          <w:color w:val="212529"/>
          <w:shd w:val="clear" w:color="auto" w:fill="F8F9FA"/>
        </w:rPr>
        <w:t xml:space="preserve"> </w:t>
      </w:r>
    </w:p>
    <w:p w:rsidR="00236D93" w:rsidRPr="00FD690B" w:rsidRDefault="00236D93" w:rsidP="00236D93">
      <w:pPr>
        <w:ind w:firstLine="709"/>
        <w:jc w:val="both"/>
        <w:rPr>
          <w:color w:val="212529"/>
          <w:shd w:val="clear" w:color="auto" w:fill="F8F9FA"/>
        </w:rPr>
      </w:pPr>
      <w:r w:rsidRPr="00FD690B">
        <w:rPr>
          <w:color w:val="212529"/>
          <w:shd w:val="clear" w:color="auto" w:fill="F8F9FA"/>
        </w:rPr>
        <w:t>2.Мурина, Н. В. Основы производственного мастерства в художественной керамике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>учебное пособие / Н. В. Мурина. — Красноярск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>Сибирский федеральный университет, 2019. — 200 c. — ISBN 978-5-7638-4067-4. — Текст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>электронный // Цифровой образовательный ресурс IPR SMART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 xml:space="preserve">[сайт]. — URL: </w:t>
      </w:r>
      <w:hyperlink r:id="rId13" w:history="1">
        <w:r w:rsidRPr="00FD690B">
          <w:rPr>
            <w:rStyle w:val="af5"/>
            <w:shd w:val="clear" w:color="auto" w:fill="F8F9FA"/>
          </w:rPr>
          <w:t>https://www.iprbookshop.ru/100072.html</w:t>
        </w:r>
      </w:hyperlink>
      <w:r w:rsidRPr="00FD690B">
        <w:rPr>
          <w:color w:val="212529"/>
          <w:shd w:val="clear" w:color="auto" w:fill="F8F9FA"/>
        </w:rPr>
        <w:t xml:space="preserve">  </w:t>
      </w:r>
    </w:p>
    <w:p w:rsidR="00236D93" w:rsidRPr="00FD690B" w:rsidRDefault="00236D93" w:rsidP="00236D93">
      <w:pPr>
        <w:ind w:firstLine="709"/>
        <w:jc w:val="both"/>
        <w:rPr>
          <w:rFonts w:eastAsia="Arial Unicode MS"/>
        </w:rPr>
      </w:pPr>
    </w:p>
    <w:p w:rsidR="00236D93" w:rsidRPr="00FD690B" w:rsidRDefault="00236D93" w:rsidP="00236D93">
      <w:pPr>
        <w:ind w:firstLine="709"/>
        <w:jc w:val="both"/>
        <w:rPr>
          <w:b/>
        </w:rPr>
      </w:pPr>
      <w:r w:rsidRPr="00FD690B">
        <w:rPr>
          <w:b/>
        </w:rPr>
        <w:t>Дополнительные источники:</w:t>
      </w:r>
    </w:p>
    <w:p w:rsidR="00236D93" w:rsidRPr="00236D93" w:rsidRDefault="00236D93" w:rsidP="00236D93">
      <w:pPr>
        <w:numPr>
          <w:ilvl w:val="0"/>
          <w:numId w:val="7"/>
        </w:numPr>
        <w:ind w:left="0" w:firstLine="709"/>
        <w:jc w:val="both"/>
        <w:rPr>
          <w:color w:val="000000"/>
          <w:shd w:val="clear" w:color="auto" w:fill="FCFCFC"/>
        </w:rPr>
      </w:pPr>
      <w:r w:rsidRPr="00FD690B">
        <w:rPr>
          <w:color w:val="212529"/>
          <w:shd w:val="clear" w:color="auto" w:fill="F8F9FA"/>
        </w:rPr>
        <w:t>Толкачева, А. С. Общие вопросы технологии тонкой керамики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 xml:space="preserve">учебное пособие / А. С. Толкачева, И. А. </w:t>
      </w:r>
      <w:proofErr w:type="gramStart"/>
      <w:r w:rsidRPr="00FD690B">
        <w:rPr>
          <w:color w:val="212529"/>
          <w:shd w:val="clear" w:color="auto" w:fill="F8F9FA"/>
        </w:rPr>
        <w:t>Павлова ;</w:t>
      </w:r>
      <w:proofErr w:type="gramEnd"/>
      <w:r w:rsidRPr="00FD690B">
        <w:rPr>
          <w:color w:val="212529"/>
          <w:shd w:val="clear" w:color="auto" w:fill="F8F9FA"/>
        </w:rPr>
        <w:t xml:space="preserve"> под редакцией И. Д. </w:t>
      </w:r>
      <w:proofErr w:type="spellStart"/>
      <w:r w:rsidRPr="00FD690B">
        <w:rPr>
          <w:color w:val="212529"/>
          <w:shd w:val="clear" w:color="auto" w:fill="F8F9FA"/>
        </w:rPr>
        <w:t>Кащеева</w:t>
      </w:r>
      <w:proofErr w:type="spellEnd"/>
      <w:r w:rsidRPr="00FD690B">
        <w:rPr>
          <w:color w:val="212529"/>
          <w:shd w:val="clear" w:color="auto" w:fill="F8F9FA"/>
        </w:rPr>
        <w:t>. — Екатеринбург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>Издательство Уральского университета, 2018. — 184 c. — ISBN 978</w:t>
      </w:r>
      <w:r w:rsidRPr="00FD690B">
        <w:rPr>
          <w:color w:val="212529"/>
          <w:shd w:val="clear" w:color="auto" w:fill="F8F9FA"/>
        </w:rPr>
        <w:noBreakHyphen/>
        <w:t>5</w:t>
      </w:r>
      <w:r w:rsidRPr="00FD690B">
        <w:rPr>
          <w:color w:val="212529"/>
          <w:shd w:val="clear" w:color="auto" w:fill="F8F9FA"/>
        </w:rPr>
        <w:noBreakHyphen/>
        <w:t>7996</w:t>
      </w:r>
      <w:r w:rsidRPr="00FD690B">
        <w:rPr>
          <w:color w:val="212529"/>
          <w:shd w:val="clear" w:color="auto" w:fill="F8F9FA"/>
        </w:rPr>
        <w:noBreakHyphen/>
        <w:t>2393</w:t>
      </w:r>
      <w:r w:rsidRPr="00FD690B">
        <w:rPr>
          <w:color w:val="212529"/>
          <w:shd w:val="clear" w:color="auto" w:fill="F8F9FA"/>
        </w:rPr>
        <w:noBreakHyphen/>
        <w:t>7. — Текст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>электронный // Цифровой образовательный ресурс IPR SMART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 xml:space="preserve">[сайт]. — URL: </w:t>
      </w:r>
      <w:hyperlink r:id="rId14" w:history="1">
        <w:r w:rsidRPr="00FD690B">
          <w:rPr>
            <w:rStyle w:val="af5"/>
            <w:shd w:val="clear" w:color="auto" w:fill="F8F9FA"/>
          </w:rPr>
          <w:t>https://www.iprbookshop.ru/106470.html</w:t>
        </w:r>
      </w:hyperlink>
      <w:r w:rsidRPr="00FD690B">
        <w:rPr>
          <w:color w:val="212529"/>
          <w:shd w:val="clear" w:color="auto" w:fill="F8F9FA"/>
        </w:rPr>
        <w:t xml:space="preserve">  </w:t>
      </w:r>
    </w:p>
    <w:p w:rsidR="00236D93" w:rsidRDefault="00236D93" w:rsidP="00236D93">
      <w:pPr>
        <w:numPr>
          <w:ilvl w:val="0"/>
          <w:numId w:val="7"/>
        </w:numPr>
        <w:ind w:left="0" w:firstLine="709"/>
        <w:jc w:val="both"/>
        <w:rPr>
          <w:rStyle w:val="af5"/>
          <w:color w:val="000000"/>
          <w:u w:val="none"/>
          <w:shd w:val="clear" w:color="auto" w:fill="FCFCFC"/>
        </w:rPr>
      </w:pPr>
      <w:r w:rsidRPr="00FD690B">
        <w:rPr>
          <w:color w:val="212529"/>
          <w:shd w:val="clear" w:color="auto" w:fill="F8F9FA"/>
        </w:rPr>
        <w:t>. Жуков, В. Л. Проектирование технологических процессов изготовления изделий декоративно-прикладного искусства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>учебное пособие / В. Л. Жуков. — Санкт-Петербург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>Санкт-Петербургский государственный университет промышленных технологий и дизайна, 2017. — 98 c. — ISBN 978-5-7937-1526-3. — Текст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>электронный // Цифровой образовательный ресурс IPR SMART</w:t>
      </w:r>
      <w:r>
        <w:rPr>
          <w:color w:val="212529"/>
          <w:shd w:val="clear" w:color="auto" w:fill="F8F9FA"/>
        </w:rPr>
        <w:t xml:space="preserve">: </w:t>
      </w:r>
      <w:r w:rsidRPr="00FD690B">
        <w:rPr>
          <w:color w:val="212529"/>
          <w:shd w:val="clear" w:color="auto" w:fill="F8F9FA"/>
        </w:rPr>
        <w:t xml:space="preserve">[сайт]. — URL: </w:t>
      </w:r>
      <w:hyperlink r:id="rId15" w:history="1">
        <w:r w:rsidRPr="00FD690B">
          <w:rPr>
            <w:rStyle w:val="af5"/>
            <w:shd w:val="clear" w:color="auto" w:fill="F8F9FA"/>
          </w:rPr>
          <w:t>https://www.iprbookshop.ru/102670.html</w:t>
        </w:r>
      </w:hyperlink>
    </w:p>
    <w:p w:rsidR="00236D93" w:rsidRPr="00236D93" w:rsidRDefault="00236D93" w:rsidP="00236D93">
      <w:pPr>
        <w:numPr>
          <w:ilvl w:val="0"/>
          <w:numId w:val="7"/>
        </w:numPr>
        <w:ind w:left="0" w:firstLine="709"/>
        <w:jc w:val="both"/>
        <w:rPr>
          <w:color w:val="000000"/>
          <w:shd w:val="clear" w:color="auto" w:fill="FCFCFC"/>
        </w:rPr>
      </w:pPr>
      <w:proofErr w:type="spellStart"/>
      <w:r w:rsidRPr="00236D93">
        <w:rPr>
          <w:color w:val="212529"/>
          <w:shd w:val="clear" w:color="auto" w:fill="F8F9FA"/>
        </w:rPr>
        <w:t>Погосская</w:t>
      </w:r>
      <w:proofErr w:type="spellEnd"/>
      <w:r w:rsidRPr="00236D93">
        <w:rPr>
          <w:color w:val="212529"/>
          <w:shd w:val="clear" w:color="auto" w:fill="F8F9FA"/>
        </w:rPr>
        <w:t xml:space="preserve">, Ю. В. Композиция: учебно-методическое пособие / Ю. В. </w:t>
      </w:r>
      <w:proofErr w:type="spellStart"/>
      <w:r w:rsidRPr="00236D93">
        <w:rPr>
          <w:color w:val="212529"/>
          <w:shd w:val="clear" w:color="auto" w:fill="F8F9FA"/>
        </w:rPr>
        <w:t>Погосская</w:t>
      </w:r>
      <w:proofErr w:type="spellEnd"/>
      <w:r w:rsidRPr="00236D93">
        <w:rPr>
          <w:color w:val="212529"/>
          <w:shd w:val="clear" w:color="auto" w:fill="F8F9FA"/>
        </w:rPr>
        <w:t xml:space="preserve">. — Набережные Челны: </w:t>
      </w:r>
      <w:proofErr w:type="spellStart"/>
      <w:r w:rsidRPr="00236D93">
        <w:rPr>
          <w:color w:val="212529"/>
          <w:shd w:val="clear" w:color="auto" w:fill="F8F9FA"/>
        </w:rPr>
        <w:t>Набережночелнинский</w:t>
      </w:r>
      <w:proofErr w:type="spellEnd"/>
      <w:r w:rsidRPr="00236D93">
        <w:rPr>
          <w:color w:val="212529"/>
          <w:shd w:val="clear" w:color="auto" w:fill="F8F9FA"/>
        </w:rPr>
        <w:t xml:space="preserve"> государственный педагогический университет, 2018. — 35 c. — Текст: электронный // Цифровой образовательный ресурс IPR SMART: [сайт]. — URL: </w:t>
      </w:r>
      <w:hyperlink r:id="rId16" w:history="1">
        <w:r w:rsidRPr="00236D93">
          <w:rPr>
            <w:rStyle w:val="af5"/>
            <w:shd w:val="clear" w:color="auto" w:fill="F8F9FA"/>
          </w:rPr>
          <w:t>https://www.iprbookshop.ru/77569.html</w:t>
        </w:r>
      </w:hyperlink>
    </w:p>
    <w:p w:rsidR="00236D93" w:rsidRPr="00FD690B" w:rsidRDefault="00236D93" w:rsidP="00236D93">
      <w:pPr>
        <w:jc w:val="both"/>
        <w:rPr>
          <w:color w:val="000000"/>
          <w:shd w:val="clear" w:color="auto" w:fill="FCFCFC"/>
        </w:rPr>
      </w:pPr>
    </w:p>
    <w:p w:rsidR="00297954" w:rsidRDefault="00297954" w:rsidP="005B7B90">
      <w:pPr>
        <w:tabs>
          <w:tab w:val="left" w:pos="284"/>
        </w:tabs>
        <w:ind w:firstLine="709"/>
      </w:pPr>
    </w:p>
    <w:p w:rsidR="000F3BD5" w:rsidRPr="005B7B90" w:rsidRDefault="000F3BD5" w:rsidP="005B7B90">
      <w:pPr>
        <w:tabs>
          <w:tab w:val="left" w:pos="284"/>
        </w:tabs>
        <w:ind w:firstLine="709"/>
      </w:pPr>
    </w:p>
    <w:p w:rsidR="005D342B" w:rsidRDefault="00FF6AC7" w:rsidP="002C0CE8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5B7B90">
        <w:rPr>
          <w:b/>
          <w:caps/>
        </w:rPr>
        <w:lastRenderedPageBreak/>
        <w:t xml:space="preserve">Контроль и оценка результатов </w:t>
      </w:r>
      <w:r w:rsidR="0010443F" w:rsidRPr="005B7B90">
        <w:rPr>
          <w:b/>
          <w:caps/>
        </w:rPr>
        <w:t>ПРОИЗВОДСТВЕННОЙ (ПРЕДДИПЛОМНОЙ ПРАКТИКИ).</w:t>
      </w:r>
    </w:p>
    <w:p w:rsidR="005B7B90" w:rsidRPr="005B7B90" w:rsidRDefault="005B7B90" w:rsidP="005B7B90">
      <w:pPr>
        <w:pStyle w:val="af7"/>
      </w:pPr>
    </w:p>
    <w:p w:rsidR="007E2172" w:rsidRPr="005B7B90" w:rsidRDefault="007E2172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ab/>
        <w:t>Итогом преддипломной практики является дифференцированный зачет с оценкой,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индивидуального задания, а также характеристики и аттестационного листа. По окончании практики студенты составляют дневник-отчет, в котором анализируется вся работа. Оценка по практике приравнивается к оценкам (зачетам) по теоретическому обучению и учитывается при подведении итогов общей успеваемости студентов.</w:t>
      </w:r>
    </w:p>
    <w:p w:rsidR="00FF6AC7" w:rsidRPr="005B7B90" w:rsidRDefault="007E2172" w:rsidP="005B7B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B7B90">
        <w:t>Формы и методы контроля и оценки результатов практического обучения должны позволять проверять у обучающихся сформированность профессиональных компетенций, и развитие общих компетенций и обеспечивающих их умений.</w:t>
      </w:r>
    </w:p>
    <w:p w:rsidR="0010443F" w:rsidRPr="007E2172" w:rsidRDefault="0010443F" w:rsidP="007E2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83"/>
        <w:gridCol w:w="4221"/>
      </w:tblGrid>
      <w:tr w:rsidR="00E71E11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11" w:rsidRPr="002B0627" w:rsidRDefault="00E71E11" w:rsidP="005B7B9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B0627">
              <w:rPr>
                <w:bCs/>
              </w:rPr>
              <w:t>Показатели результатов обучения</w:t>
            </w:r>
          </w:p>
          <w:p w:rsidR="00E71E11" w:rsidRPr="002B0627" w:rsidRDefault="00E71E11" w:rsidP="005B7B9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B0627">
              <w:rPr>
                <w:bCs/>
              </w:rPr>
              <w:t>(освоенные умения, усвоенные знания, ОК, ПК, практический опыт)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11" w:rsidRPr="00E71E11" w:rsidRDefault="00E71E11" w:rsidP="005B7B90">
            <w:pPr>
              <w:jc w:val="center"/>
            </w:pPr>
            <w:r w:rsidRPr="00E71E11">
              <w:t>Основные показатели оценки результата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2B0627" w:rsidRDefault="00632847" w:rsidP="005B7B90">
            <w:pPr>
              <w:pStyle w:val="a9"/>
              <w:spacing w:after="0"/>
              <w:jc w:val="both"/>
            </w:pPr>
            <w:r w:rsidRPr="002B0627">
              <w:t>OK</w:t>
            </w:r>
            <w:r w:rsidRPr="002B0627">
              <w:rPr>
                <w:spacing w:val="-1"/>
              </w:rPr>
              <w:t xml:space="preserve"> </w:t>
            </w:r>
            <w:r w:rsidRPr="002B0627">
              <w:t>1. Пон</w:t>
            </w:r>
            <w:r w:rsidRPr="002B0627">
              <w:rPr>
                <w:spacing w:val="1"/>
              </w:rPr>
              <w:t>и</w:t>
            </w:r>
            <w:r w:rsidRPr="002B0627">
              <w:rPr>
                <w:spacing w:val="-1"/>
              </w:rPr>
              <w:t>ма</w:t>
            </w:r>
            <w:r w:rsidRPr="002B0627">
              <w:t xml:space="preserve">ть </w:t>
            </w:r>
            <w:r w:rsidRPr="002B0627">
              <w:rPr>
                <w:spacing w:val="1"/>
              </w:rPr>
              <w:t>с</w:t>
            </w:r>
            <w:r w:rsidRPr="002B0627">
              <w:rPr>
                <w:spacing w:val="-5"/>
              </w:rPr>
              <w:t>у</w:t>
            </w:r>
            <w:r w:rsidRPr="002B0627">
              <w:t>щн</w:t>
            </w:r>
            <w:r w:rsidRPr="002B0627">
              <w:rPr>
                <w:spacing w:val="2"/>
              </w:rPr>
              <w:t>о</w:t>
            </w:r>
            <w:r w:rsidRPr="002B0627">
              <w:rPr>
                <w:spacing w:val="-1"/>
              </w:rPr>
              <w:t>с</w:t>
            </w:r>
            <w:r w:rsidRPr="002B0627">
              <w:t xml:space="preserve">ть и </w:t>
            </w:r>
            <w:r w:rsidRPr="002B0627">
              <w:rPr>
                <w:spacing w:val="-1"/>
              </w:rPr>
              <w:t>с</w:t>
            </w:r>
            <w:r w:rsidRPr="002B0627">
              <w:t>оци</w:t>
            </w:r>
            <w:r w:rsidRPr="002B0627">
              <w:rPr>
                <w:spacing w:val="-1"/>
              </w:rPr>
              <w:t>а</w:t>
            </w:r>
            <w:r w:rsidRPr="002B0627">
              <w:t>л</w:t>
            </w:r>
            <w:r w:rsidRPr="002B0627">
              <w:rPr>
                <w:spacing w:val="-2"/>
              </w:rPr>
              <w:t>ь</w:t>
            </w:r>
            <w:r w:rsidRPr="002B0627">
              <w:rPr>
                <w:spacing w:val="3"/>
              </w:rPr>
              <w:t>н</w:t>
            </w:r>
            <w:r w:rsidRPr="002B0627">
              <w:rPr>
                <w:spacing w:val="-8"/>
              </w:rPr>
              <w:t>у</w:t>
            </w:r>
            <w:r w:rsidRPr="002B0627">
              <w:t>ю зн</w:t>
            </w:r>
            <w:r w:rsidRPr="002B0627">
              <w:rPr>
                <w:spacing w:val="-1"/>
              </w:rPr>
              <w:t>ач</w:t>
            </w:r>
            <w:r w:rsidRPr="002B0627">
              <w:t>и</w:t>
            </w:r>
            <w:r w:rsidRPr="002B0627">
              <w:rPr>
                <w:spacing w:val="-1"/>
              </w:rPr>
              <w:t>м</w:t>
            </w:r>
            <w:r w:rsidRPr="002B0627">
              <w:t>о</w:t>
            </w:r>
            <w:r w:rsidRPr="002B0627">
              <w:rPr>
                <w:spacing w:val="-1"/>
              </w:rPr>
              <w:t>с</w:t>
            </w:r>
            <w:r w:rsidRPr="002B0627">
              <w:t xml:space="preserve">ть </w:t>
            </w:r>
            <w:r w:rsidRPr="002B0627">
              <w:rPr>
                <w:spacing w:val="-1"/>
              </w:rPr>
              <w:t>с</w:t>
            </w:r>
            <w:r w:rsidRPr="002B0627">
              <w:t>во</w:t>
            </w:r>
            <w:r w:rsidRPr="002B0627">
              <w:rPr>
                <w:spacing w:val="-2"/>
              </w:rPr>
              <w:t>е</w:t>
            </w:r>
            <w:r w:rsidRPr="002B0627">
              <w:t xml:space="preserve">й </w:t>
            </w:r>
            <w:r w:rsidRPr="002B0627">
              <w:rPr>
                <w:spacing w:val="4"/>
              </w:rPr>
              <w:t>б</w:t>
            </w:r>
            <w:r w:rsidRPr="002B0627">
              <w:rPr>
                <w:spacing w:val="-8"/>
              </w:rPr>
              <w:t>у</w:t>
            </w:r>
            <w:r w:rsidRPr="002B0627">
              <w:rPr>
                <w:spacing w:val="4"/>
              </w:rPr>
              <w:t>д</w:t>
            </w:r>
            <w:r w:rsidRPr="002B0627">
              <w:rPr>
                <w:spacing w:val="-5"/>
              </w:rPr>
              <w:t>у</w:t>
            </w:r>
            <w:r w:rsidRPr="002B0627">
              <w:rPr>
                <w:spacing w:val="2"/>
              </w:rPr>
              <w:t>щ</w:t>
            </w:r>
            <w:r w:rsidRPr="002B0627">
              <w:rPr>
                <w:spacing w:val="-1"/>
              </w:rPr>
              <w:t>е</w:t>
            </w:r>
            <w:r w:rsidRPr="002B0627">
              <w:t>й профе</w:t>
            </w:r>
            <w:r w:rsidRPr="002B0627">
              <w:rPr>
                <w:spacing w:val="-2"/>
              </w:rPr>
              <w:t>с</w:t>
            </w:r>
            <w:r w:rsidRPr="002B0627">
              <w:rPr>
                <w:spacing w:val="-1"/>
              </w:rPr>
              <w:t>с</w:t>
            </w:r>
            <w:r w:rsidRPr="002B0627">
              <w:t>ии, проявлять к н</w:t>
            </w:r>
            <w:r w:rsidRPr="002B0627">
              <w:rPr>
                <w:spacing w:val="-1"/>
              </w:rPr>
              <w:t>е</w:t>
            </w:r>
            <w:r w:rsidRPr="002B0627">
              <w:t>й</w:t>
            </w:r>
            <w:r w:rsidRPr="002B0627">
              <w:rPr>
                <w:spacing w:val="3"/>
              </w:rPr>
              <w:t xml:space="preserve"> </w:t>
            </w:r>
            <w:r w:rsidRPr="002B0627">
              <w:rPr>
                <w:spacing w:val="-8"/>
              </w:rPr>
              <w:t>у</w:t>
            </w:r>
            <w:r w:rsidRPr="002B0627">
              <w:rPr>
                <w:spacing w:val="-1"/>
              </w:rPr>
              <w:t>с</w:t>
            </w:r>
            <w:r w:rsidRPr="002B0627">
              <w:t>той</w:t>
            </w:r>
            <w:r w:rsidRPr="002B0627">
              <w:rPr>
                <w:spacing w:val="-1"/>
              </w:rPr>
              <w:t>ч</w:t>
            </w:r>
            <w:r w:rsidRPr="002B0627">
              <w:t>ив</w:t>
            </w:r>
            <w:r w:rsidRPr="002B0627">
              <w:rPr>
                <w:spacing w:val="-1"/>
              </w:rPr>
              <w:t>ы</w:t>
            </w:r>
            <w:r w:rsidRPr="002B0627">
              <w:t>й инт</w:t>
            </w:r>
            <w:r w:rsidRPr="002B0627">
              <w:rPr>
                <w:spacing w:val="-1"/>
              </w:rPr>
              <w:t>е</w:t>
            </w:r>
            <w:r w:rsidRPr="002B0627">
              <w:t>р</w:t>
            </w:r>
            <w:r w:rsidRPr="002B0627">
              <w:rPr>
                <w:spacing w:val="-1"/>
              </w:rPr>
              <w:t>ес</w:t>
            </w:r>
            <w:r w:rsidRPr="002B0627">
              <w:t>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Default="00632847" w:rsidP="005B7B90">
            <w:r w:rsidRPr="00B16DC2">
              <w:t>Добросовестное и своевременное выполнение практических работ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2B0627" w:rsidRDefault="00632847" w:rsidP="005B7B90">
            <w:pPr>
              <w:pStyle w:val="a9"/>
              <w:spacing w:after="0"/>
              <w:jc w:val="both"/>
            </w:pPr>
            <w:r w:rsidRPr="002B0627">
              <w:rPr>
                <w:spacing w:val="-1"/>
              </w:rPr>
              <w:t>O</w:t>
            </w:r>
            <w:r w:rsidRPr="002B0627">
              <w:t>K</w:t>
            </w:r>
            <w:r w:rsidRPr="002B0627">
              <w:rPr>
                <w:spacing w:val="30"/>
              </w:rPr>
              <w:t xml:space="preserve"> </w:t>
            </w:r>
            <w:r w:rsidRPr="002B0627">
              <w:t>2.</w:t>
            </w:r>
            <w:r w:rsidRPr="002B0627">
              <w:rPr>
                <w:spacing w:val="30"/>
              </w:rPr>
              <w:t xml:space="preserve"> </w:t>
            </w:r>
            <w:r w:rsidRPr="002B0627">
              <w:t>Орг</w:t>
            </w:r>
            <w:r w:rsidRPr="002B0627">
              <w:rPr>
                <w:spacing w:val="-2"/>
              </w:rPr>
              <w:t>а</w:t>
            </w:r>
            <w:r w:rsidRPr="002B0627">
              <w:t>низов</w:t>
            </w:r>
            <w:r w:rsidRPr="002B0627">
              <w:rPr>
                <w:spacing w:val="-1"/>
              </w:rPr>
              <w:t>ы</w:t>
            </w:r>
            <w:r w:rsidRPr="002B0627">
              <w:t>в</w:t>
            </w:r>
            <w:r w:rsidRPr="002B0627">
              <w:rPr>
                <w:spacing w:val="-2"/>
              </w:rPr>
              <w:t>а</w:t>
            </w:r>
            <w:r w:rsidRPr="002B0627">
              <w:t>ть</w:t>
            </w:r>
            <w:r w:rsidRPr="002B0627">
              <w:rPr>
                <w:spacing w:val="31"/>
              </w:rPr>
              <w:t xml:space="preserve"> </w:t>
            </w:r>
            <w:r w:rsidRPr="002B0627">
              <w:rPr>
                <w:spacing w:val="-1"/>
              </w:rPr>
              <w:t>с</w:t>
            </w:r>
            <w:r w:rsidRPr="002B0627">
              <w:t>об</w:t>
            </w:r>
            <w:r w:rsidRPr="002B0627">
              <w:rPr>
                <w:spacing w:val="-1"/>
              </w:rPr>
              <w:t>с</w:t>
            </w:r>
            <w:r w:rsidRPr="002B0627">
              <w:t>тв</w:t>
            </w:r>
            <w:r w:rsidRPr="002B0627">
              <w:rPr>
                <w:spacing w:val="-2"/>
              </w:rPr>
              <w:t>е</w:t>
            </w:r>
            <w:r w:rsidRPr="002B0627">
              <w:t>н</w:t>
            </w:r>
            <w:r w:rsidRPr="002B0627">
              <w:rPr>
                <w:spacing w:val="3"/>
              </w:rPr>
              <w:t>н</w:t>
            </w:r>
            <w:r w:rsidRPr="002B0627">
              <w:rPr>
                <w:spacing w:val="-5"/>
              </w:rPr>
              <w:t>у</w:t>
            </w:r>
            <w:r w:rsidRPr="002B0627">
              <w:t>ю</w:t>
            </w:r>
            <w:r w:rsidRPr="002B0627">
              <w:rPr>
                <w:spacing w:val="31"/>
              </w:rPr>
              <w:t xml:space="preserve"> </w:t>
            </w:r>
            <w:r w:rsidRPr="002B0627">
              <w:t>д</w:t>
            </w:r>
            <w:r w:rsidRPr="002B0627">
              <w:rPr>
                <w:spacing w:val="-1"/>
              </w:rPr>
              <w:t>е</w:t>
            </w:r>
            <w:r w:rsidRPr="002B0627">
              <w:t>ят</w:t>
            </w:r>
            <w:r w:rsidRPr="002B0627">
              <w:rPr>
                <w:spacing w:val="-1"/>
              </w:rPr>
              <w:t>е</w:t>
            </w:r>
            <w:r w:rsidRPr="002B0627">
              <w:t>льно</w:t>
            </w:r>
            <w:r w:rsidRPr="002B0627">
              <w:rPr>
                <w:spacing w:val="-1"/>
              </w:rPr>
              <w:t>с</w:t>
            </w:r>
            <w:r w:rsidRPr="002B0627">
              <w:t>ть,</w:t>
            </w:r>
            <w:r w:rsidRPr="002B0627">
              <w:rPr>
                <w:spacing w:val="30"/>
              </w:rPr>
              <w:t xml:space="preserve"> </w:t>
            </w:r>
            <w:r w:rsidRPr="002B0627">
              <w:t>в</w:t>
            </w:r>
            <w:r w:rsidRPr="002B0627">
              <w:rPr>
                <w:spacing w:val="-1"/>
              </w:rPr>
              <w:t>ы</w:t>
            </w:r>
            <w:r w:rsidRPr="002B0627">
              <w:t>б</w:t>
            </w:r>
            <w:r w:rsidRPr="002B0627">
              <w:rPr>
                <w:spacing w:val="1"/>
              </w:rPr>
              <w:t>и</w:t>
            </w:r>
            <w:r w:rsidRPr="002B0627">
              <w:t>р</w:t>
            </w:r>
            <w:r w:rsidRPr="002B0627">
              <w:rPr>
                <w:spacing w:val="-1"/>
              </w:rPr>
              <w:t>а</w:t>
            </w:r>
            <w:r w:rsidRPr="002B0627">
              <w:t>ть</w:t>
            </w:r>
            <w:r w:rsidRPr="002B0627">
              <w:rPr>
                <w:spacing w:val="29"/>
              </w:rPr>
              <w:t xml:space="preserve"> </w:t>
            </w:r>
            <w:r w:rsidRPr="002B0627">
              <w:t>типов</w:t>
            </w:r>
            <w:r w:rsidRPr="002B0627">
              <w:rPr>
                <w:spacing w:val="-4"/>
              </w:rPr>
              <w:t>ы</w:t>
            </w:r>
            <w:r w:rsidRPr="002B0627">
              <w:t>е</w:t>
            </w:r>
            <w:r w:rsidRPr="002B0627">
              <w:rPr>
                <w:spacing w:val="30"/>
              </w:rPr>
              <w:t xml:space="preserve"> </w:t>
            </w:r>
            <w:r w:rsidRPr="002B0627">
              <w:rPr>
                <w:spacing w:val="-1"/>
              </w:rPr>
              <w:t>ме</w:t>
            </w:r>
            <w:r w:rsidRPr="002B0627">
              <w:t>тоды</w:t>
            </w:r>
            <w:r w:rsidRPr="002B0627">
              <w:rPr>
                <w:spacing w:val="30"/>
              </w:rPr>
              <w:t xml:space="preserve"> </w:t>
            </w:r>
            <w:r w:rsidRPr="002B0627">
              <w:t>и</w:t>
            </w:r>
            <w:r w:rsidRPr="002B0627">
              <w:rPr>
                <w:spacing w:val="31"/>
              </w:rPr>
              <w:t xml:space="preserve"> </w:t>
            </w:r>
            <w:r w:rsidRPr="002B0627">
              <w:rPr>
                <w:spacing w:val="-1"/>
              </w:rPr>
              <w:t>с</w:t>
            </w:r>
            <w:r w:rsidRPr="002B0627">
              <w:t>по</w:t>
            </w:r>
            <w:r w:rsidRPr="002B0627">
              <w:rPr>
                <w:spacing w:val="-1"/>
              </w:rPr>
              <w:t>с</w:t>
            </w:r>
            <w:r w:rsidRPr="002B0627">
              <w:t>обы в</w:t>
            </w:r>
            <w:r w:rsidRPr="002B0627">
              <w:rPr>
                <w:spacing w:val="-1"/>
              </w:rPr>
              <w:t>ы</w:t>
            </w:r>
            <w:r w:rsidRPr="002B0627">
              <w:t>пол</w:t>
            </w:r>
            <w:r w:rsidRPr="002B0627">
              <w:rPr>
                <w:spacing w:val="1"/>
              </w:rPr>
              <w:t>н</w:t>
            </w:r>
            <w:r w:rsidRPr="002B0627">
              <w:rPr>
                <w:spacing w:val="-1"/>
              </w:rPr>
              <w:t>е</w:t>
            </w:r>
            <w:r w:rsidRPr="002B0627">
              <w:t>ния</w:t>
            </w:r>
            <w:r w:rsidRPr="002B0627">
              <w:rPr>
                <w:spacing w:val="-3"/>
              </w:rPr>
              <w:t xml:space="preserve"> </w:t>
            </w:r>
            <w:r w:rsidRPr="002B0627">
              <w:t>профе</w:t>
            </w:r>
            <w:r w:rsidRPr="002B0627">
              <w:rPr>
                <w:spacing w:val="-2"/>
              </w:rPr>
              <w:t>с</w:t>
            </w:r>
            <w:r w:rsidRPr="002B0627">
              <w:rPr>
                <w:spacing w:val="-1"/>
              </w:rPr>
              <w:t>с</w:t>
            </w:r>
            <w:r w:rsidRPr="002B0627">
              <w:t>ион</w:t>
            </w:r>
            <w:r w:rsidRPr="002B0627">
              <w:rPr>
                <w:spacing w:val="-1"/>
              </w:rPr>
              <w:t>а</w:t>
            </w:r>
            <w:r w:rsidRPr="002B0627">
              <w:t>льн</w:t>
            </w:r>
            <w:r w:rsidRPr="002B0627">
              <w:rPr>
                <w:spacing w:val="-3"/>
              </w:rPr>
              <w:t>ы</w:t>
            </w:r>
            <w:r w:rsidRPr="002B0627">
              <w:t>х</w:t>
            </w:r>
            <w:r w:rsidRPr="002B0627">
              <w:rPr>
                <w:spacing w:val="2"/>
              </w:rPr>
              <w:t xml:space="preserve"> </w:t>
            </w:r>
            <w:r w:rsidRPr="002B0627">
              <w:t>з</w:t>
            </w:r>
            <w:r w:rsidRPr="002B0627">
              <w:rPr>
                <w:spacing w:val="-1"/>
              </w:rPr>
              <w:t>а</w:t>
            </w:r>
            <w:r w:rsidRPr="002B0627">
              <w:t>д</w:t>
            </w:r>
            <w:r w:rsidRPr="002B0627">
              <w:rPr>
                <w:spacing w:val="-1"/>
              </w:rPr>
              <w:t>ач</w:t>
            </w:r>
            <w:r w:rsidRPr="002B0627">
              <w:t>, оц</w:t>
            </w:r>
            <w:r w:rsidRPr="002B0627">
              <w:rPr>
                <w:spacing w:val="-1"/>
              </w:rPr>
              <w:t>е</w:t>
            </w:r>
            <w:r w:rsidRPr="002B0627">
              <w:t>нив</w:t>
            </w:r>
            <w:r w:rsidRPr="002B0627">
              <w:rPr>
                <w:spacing w:val="-4"/>
              </w:rPr>
              <w:t>а</w:t>
            </w:r>
            <w:r w:rsidRPr="002B0627">
              <w:t xml:space="preserve">ть </w:t>
            </w:r>
            <w:r w:rsidRPr="002B0627">
              <w:rPr>
                <w:spacing w:val="-2"/>
              </w:rPr>
              <w:t>и</w:t>
            </w:r>
            <w:r w:rsidRPr="002B0627">
              <w:t>х</w:t>
            </w:r>
            <w:r w:rsidRPr="002B0627">
              <w:rPr>
                <w:spacing w:val="2"/>
              </w:rPr>
              <w:t xml:space="preserve"> </w:t>
            </w:r>
            <w:r w:rsidRPr="002B0627">
              <w:t>э</w:t>
            </w:r>
            <w:r w:rsidRPr="002B0627">
              <w:rPr>
                <w:spacing w:val="-2"/>
              </w:rPr>
              <w:t>ф</w:t>
            </w:r>
            <w:r w:rsidRPr="002B0627">
              <w:t>фекти</w:t>
            </w:r>
            <w:r w:rsidRPr="002B0627">
              <w:rPr>
                <w:spacing w:val="-3"/>
              </w:rPr>
              <w:t>в</w:t>
            </w:r>
            <w:r w:rsidRPr="002B0627">
              <w:t>но</w:t>
            </w:r>
            <w:r w:rsidRPr="002B0627">
              <w:rPr>
                <w:spacing w:val="-1"/>
              </w:rPr>
              <w:t>с</w:t>
            </w:r>
            <w:r w:rsidRPr="002B0627">
              <w:t>ть и</w:t>
            </w:r>
            <w:r w:rsidRPr="002B0627">
              <w:rPr>
                <w:spacing w:val="-2"/>
              </w:rPr>
              <w:t xml:space="preserve"> </w:t>
            </w:r>
            <w:r w:rsidRPr="002B0627">
              <w:t>к</w:t>
            </w:r>
            <w:r w:rsidRPr="002B0627">
              <w:rPr>
                <w:spacing w:val="-1"/>
              </w:rPr>
              <w:t>ачес</w:t>
            </w:r>
            <w:r w:rsidRPr="002B0627">
              <w:t>тво.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47" w:rsidRDefault="00632847" w:rsidP="005B7B90">
            <w:r w:rsidRPr="004A5A28">
              <w:t>Выбор и применение методов и способов</w:t>
            </w:r>
            <w:r>
              <w:t xml:space="preserve"> </w:t>
            </w:r>
          </w:p>
          <w:p w:rsidR="00632847" w:rsidRDefault="00632847" w:rsidP="005B7B90">
            <w:r>
              <w:t>решения художественных профессиональных задач. Оценка необходимости применения материалов и техник для решения поставленных задач.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2B0627" w:rsidRDefault="00632847" w:rsidP="005B7B90">
            <w:pPr>
              <w:pStyle w:val="a9"/>
              <w:spacing w:after="0"/>
              <w:jc w:val="both"/>
            </w:pPr>
            <w:r w:rsidRPr="002B0627">
              <w:t>OK</w:t>
            </w:r>
            <w:r w:rsidRPr="002B0627">
              <w:rPr>
                <w:spacing w:val="51"/>
              </w:rPr>
              <w:t xml:space="preserve"> </w:t>
            </w:r>
            <w:r w:rsidRPr="002B0627">
              <w:t>3.</w:t>
            </w:r>
            <w:r w:rsidRPr="002B0627">
              <w:rPr>
                <w:spacing w:val="52"/>
              </w:rPr>
              <w:t xml:space="preserve"> </w:t>
            </w:r>
            <w:r w:rsidRPr="002B0627">
              <w:t>Прини</w:t>
            </w:r>
            <w:r w:rsidRPr="002B0627">
              <w:rPr>
                <w:spacing w:val="-1"/>
              </w:rPr>
              <w:t>ма</w:t>
            </w:r>
            <w:r w:rsidRPr="002B0627">
              <w:t>ть</w:t>
            </w:r>
            <w:r w:rsidRPr="002B0627">
              <w:rPr>
                <w:spacing w:val="53"/>
              </w:rPr>
              <w:t xml:space="preserve"> </w:t>
            </w:r>
            <w:r w:rsidRPr="002B0627">
              <w:t>р</w:t>
            </w:r>
            <w:r w:rsidRPr="002B0627">
              <w:rPr>
                <w:spacing w:val="-1"/>
              </w:rPr>
              <w:t>е</w:t>
            </w:r>
            <w:r w:rsidRPr="002B0627">
              <w:t>ш</w:t>
            </w:r>
            <w:r w:rsidRPr="002B0627">
              <w:rPr>
                <w:spacing w:val="-1"/>
              </w:rPr>
              <w:t>е</w:t>
            </w:r>
            <w:r w:rsidRPr="002B0627">
              <w:t>ния</w:t>
            </w:r>
            <w:r w:rsidRPr="002B0627">
              <w:rPr>
                <w:spacing w:val="52"/>
              </w:rPr>
              <w:t xml:space="preserve"> </w:t>
            </w:r>
            <w:r w:rsidRPr="002B0627">
              <w:t>в</w:t>
            </w:r>
            <w:r w:rsidRPr="002B0627">
              <w:rPr>
                <w:spacing w:val="52"/>
              </w:rPr>
              <w:t xml:space="preserve"> </w:t>
            </w:r>
            <w:r w:rsidRPr="002B0627">
              <w:rPr>
                <w:spacing w:val="-1"/>
              </w:rPr>
              <w:t>с</w:t>
            </w:r>
            <w:r w:rsidRPr="002B0627">
              <w:t>т</w:t>
            </w:r>
            <w:r w:rsidRPr="002B0627">
              <w:rPr>
                <w:spacing w:val="-1"/>
              </w:rPr>
              <w:t>а</w:t>
            </w:r>
            <w:r w:rsidRPr="002B0627">
              <w:t>нд</w:t>
            </w:r>
            <w:r w:rsidRPr="002B0627">
              <w:rPr>
                <w:spacing w:val="-1"/>
              </w:rPr>
              <w:t>а</w:t>
            </w:r>
            <w:r w:rsidRPr="002B0627">
              <w:t>рт</w:t>
            </w:r>
            <w:r w:rsidRPr="002B0627">
              <w:rPr>
                <w:spacing w:val="1"/>
              </w:rPr>
              <w:t>н</w:t>
            </w:r>
            <w:r w:rsidRPr="002B0627">
              <w:t>ых</w:t>
            </w:r>
            <w:r w:rsidRPr="002B0627">
              <w:rPr>
                <w:spacing w:val="54"/>
              </w:rPr>
              <w:t xml:space="preserve"> </w:t>
            </w:r>
            <w:r w:rsidRPr="002B0627">
              <w:t>и</w:t>
            </w:r>
            <w:r w:rsidRPr="002B0627">
              <w:rPr>
                <w:spacing w:val="51"/>
              </w:rPr>
              <w:t xml:space="preserve"> </w:t>
            </w:r>
            <w:r w:rsidRPr="002B0627">
              <w:t>н</w:t>
            </w:r>
            <w:r w:rsidRPr="002B0627">
              <w:rPr>
                <w:spacing w:val="-1"/>
              </w:rPr>
              <w:t>ес</w:t>
            </w:r>
            <w:r w:rsidRPr="002B0627">
              <w:t>т</w:t>
            </w:r>
            <w:r w:rsidRPr="002B0627">
              <w:rPr>
                <w:spacing w:val="-1"/>
              </w:rPr>
              <w:t>а</w:t>
            </w:r>
            <w:r w:rsidRPr="002B0627">
              <w:t>нд</w:t>
            </w:r>
            <w:r w:rsidRPr="002B0627">
              <w:rPr>
                <w:spacing w:val="-1"/>
              </w:rPr>
              <w:t>а</w:t>
            </w:r>
            <w:r w:rsidRPr="002B0627">
              <w:t>рт</w:t>
            </w:r>
            <w:r w:rsidRPr="002B0627">
              <w:rPr>
                <w:spacing w:val="1"/>
              </w:rPr>
              <w:t>н</w:t>
            </w:r>
            <w:r w:rsidRPr="002B0627">
              <w:t>ых</w:t>
            </w:r>
            <w:r w:rsidRPr="002B0627">
              <w:rPr>
                <w:spacing w:val="54"/>
              </w:rPr>
              <w:t xml:space="preserve"> </w:t>
            </w:r>
            <w:r w:rsidRPr="002B0627">
              <w:rPr>
                <w:spacing w:val="-1"/>
              </w:rPr>
              <w:t>с</w:t>
            </w:r>
            <w:r w:rsidRPr="002B0627">
              <w:t>и</w:t>
            </w:r>
            <w:r w:rsidRPr="002B0627">
              <w:rPr>
                <w:spacing w:val="2"/>
              </w:rPr>
              <w:t>т</w:t>
            </w:r>
            <w:r w:rsidRPr="002B0627">
              <w:rPr>
                <w:spacing w:val="-8"/>
              </w:rPr>
              <w:t>у</w:t>
            </w:r>
            <w:r w:rsidRPr="002B0627">
              <w:rPr>
                <w:spacing w:val="1"/>
              </w:rPr>
              <w:t>а</w:t>
            </w:r>
            <w:r w:rsidRPr="002B0627">
              <w:t>ци</w:t>
            </w:r>
            <w:r w:rsidRPr="002B0627">
              <w:rPr>
                <w:spacing w:val="-3"/>
              </w:rPr>
              <w:t>я</w:t>
            </w:r>
            <w:r w:rsidRPr="002B0627">
              <w:t>х</w:t>
            </w:r>
            <w:r w:rsidRPr="002B0627">
              <w:rPr>
                <w:spacing w:val="54"/>
              </w:rPr>
              <w:t xml:space="preserve"> </w:t>
            </w:r>
            <w:r w:rsidRPr="002B0627">
              <w:t>и</w:t>
            </w:r>
            <w:r w:rsidRPr="002B0627">
              <w:rPr>
                <w:spacing w:val="53"/>
              </w:rPr>
              <w:t xml:space="preserve"> </w:t>
            </w:r>
            <w:r w:rsidRPr="002B0627">
              <w:t>н</w:t>
            </w:r>
            <w:r w:rsidRPr="002B0627">
              <w:rPr>
                <w:spacing w:val="-1"/>
              </w:rPr>
              <w:t>ес</w:t>
            </w:r>
            <w:r w:rsidRPr="002B0627">
              <w:t>ти</w:t>
            </w:r>
            <w:r w:rsidRPr="002B0627">
              <w:rPr>
                <w:spacing w:val="51"/>
              </w:rPr>
              <w:t xml:space="preserve"> </w:t>
            </w:r>
            <w:r w:rsidRPr="002B0627">
              <w:t>за</w:t>
            </w:r>
            <w:r w:rsidRPr="002B0627">
              <w:rPr>
                <w:spacing w:val="51"/>
              </w:rPr>
              <w:t xml:space="preserve"> </w:t>
            </w:r>
            <w:r w:rsidRPr="002B0627">
              <w:t>н</w:t>
            </w:r>
            <w:r w:rsidRPr="002B0627">
              <w:rPr>
                <w:spacing w:val="-2"/>
              </w:rPr>
              <w:t>и</w:t>
            </w:r>
            <w:r w:rsidRPr="002B0627">
              <w:t>х отв</w:t>
            </w:r>
            <w:r w:rsidRPr="002B0627">
              <w:rPr>
                <w:spacing w:val="-1"/>
              </w:rPr>
              <w:t>е</w:t>
            </w:r>
            <w:r w:rsidRPr="002B0627">
              <w:t>т</w:t>
            </w:r>
            <w:r w:rsidRPr="002B0627">
              <w:rPr>
                <w:spacing w:val="-1"/>
              </w:rPr>
              <w:t>с</w:t>
            </w:r>
            <w:r w:rsidRPr="002B0627">
              <w:t>тв</w:t>
            </w:r>
            <w:r w:rsidRPr="002B0627">
              <w:rPr>
                <w:spacing w:val="-2"/>
              </w:rPr>
              <w:t>е</w:t>
            </w:r>
            <w:r w:rsidRPr="002B0627">
              <w:t>нно</w:t>
            </w:r>
            <w:r w:rsidRPr="002B0627">
              <w:rPr>
                <w:spacing w:val="-1"/>
              </w:rPr>
              <w:t>с</w:t>
            </w:r>
            <w:r w:rsidRPr="002B0627">
              <w:t>ть.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47" w:rsidRDefault="00632847" w:rsidP="005B7B90">
            <w:r>
              <w:t>Выбор и применение методов и способов</w:t>
            </w:r>
          </w:p>
          <w:p w:rsidR="00632847" w:rsidRDefault="00632847" w:rsidP="005B7B90">
            <w:r>
              <w:t>решения художественных профессиональных задач.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2B0627" w:rsidRDefault="00632847" w:rsidP="005B7B90">
            <w:pPr>
              <w:pStyle w:val="a9"/>
              <w:spacing w:after="0"/>
              <w:jc w:val="both"/>
            </w:pPr>
            <w:r w:rsidRPr="002B0627">
              <w:t>OK</w:t>
            </w:r>
            <w:r w:rsidRPr="002B0627">
              <w:rPr>
                <w:spacing w:val="6"/>
              </w:rPr>
              <w:t xml:space="preserve"> </w:t>
            </w:r>
            <w:r w:rsidRPr="002B0627">
              <w:t>4.</w:t>
            </w:r>
            <w:r w:rsidRPr="002B0627">
              <w:rPr>
                <w:spacing w:val="6"/>
              </w:rPr>
              <w:t xml:space="preserve"> </w:t>
            </w:r>
            <w:r w:rsidRPr="002B0627">
              <w:t>О</w:t>
            </w:r>
            <w:r w:rsidRPr="002B0627">
              <w:rPr>
                <w:spacing w:val="3"/>
              </w:rPr>
              <w:t>с</w:t>
            </w:r>
            <w:r w:rsidRPr="002B0627">
              <w:rPr>
                <w:spacing w:val="-5"/>
              </w:rPr>
              <w:t>у</w:t>
            </w:r>
            <w:r w:rsidRPr="002B0627">
              <w:t>щ</w:t>
            </w:r>
            <w:r w:rsidRPr="002B0627">
              <w:rPr>
                <w:spacing w:val="1"/>
              </w:rPr>
              <w:t>е</w:t>
            </w:r>
            <w:r w:rsidRPr="002B0627">
              <w:rPr>
                <w:spacing w:val="-1"/>
              </w:rPr>
              <w:t>с</w:t>
            </w:r>
            <w:r w:rsidRPr="002B0627">
              <w:t>твлять</w:t>
            </w:r>
            <w:r w:rsidRPr="002B0627">
              <w:rPr>
                <w:spacing w:val="8"/>
              </w:rPr>
              <w:t xml:space="preserve"> </w:t>
            </w:r>
            <w:r w:rsidRPr="002B0627">
              <w:t>п</w:t>
            </w:r>
            <w:r w:rsidRPr="002B0627">
              <w:rPr>
                <w:spacing w:val="-3"/>
              </w:rPr>
              <w:t>о</w:t>
            </w:r>
            <w:r w:rsidRPr="002B0627">
              <w:t>и</w:t>
            </w:r>
            <w:r w:rsidRPr="002B0627">
              <w:rPr>
                <w:spacing w:val="-1"/>
              </w:rPr>
              <w:t>с</w:t>
            </w:r>
            <w:r w:rsidRPr="002B0627">
              <w:t>к</w:t>
            </w:r>
            <w:r w:rsidRPr="002B0627">
              <w:rPr>
                <w:spacing w:val="7"/>
              </w:rPr>
              <w:t xml:space="preserve"> </w:t>
            </w:r>
            <w:r w:rsidRPr="002B0627">
              <w:t>и</w:t>
            </w:r>
            <w:r w:rsidRPr="002B0627">
              <w:rPr>
                <w:spacing w:val="5"/>
              </w:rPr>
              <w:t xml:space="preserve"> </w:t>
            </w:r>
            <w:r w:rsidRPr="002B0627">
              <w:t>и</w:t>
            </w:r>
            <w:r w:rsidRPr="002B0627">
              <w:rPr>
                <w:spacing w:val="-1"/>
              </w:rPr>
              <w:t>с</w:t>
            </w:r>
            <w:r w:rsidRPr="002B0627">
              <w:t>пол</w:t>
            </w:r>
            <w:r w:rsidRPr="002B0627">
              <w:rPr>
                <w:spacing w:val="-2"/>
              </w:rPr>
              <w:t>ь</w:t>
            </w:r>
            <w:r w:rsidRPr="002B0627">
              <w:t>зов</w:t>
            </w:r>
            <w:r w:rsidRPr="002B0627">
              <w:rPr>
                <w:spacing w:val="-2"/>
              </w:rPr>
              <w:t>а</w:t>
            </w:r>
            <w:r w:rsidRPr="002B0627">
              <w:t>ние</w:t>
            </w:r>
            <w:r w:rsidRPr="002B0627">
              <w:rPr>
                <w:spacing w:val="6"/>
              </w:rPr>
              <w:t xml:space="preserve"> </w:t>
            </w:r>
            <w:r w:rsidRPr="002B0627">
              <w:rPr>
                <w:spacing w:val="-2"/>
              </w:rPr>
              <w:t>ин</w:t>
            </w:r>
            <w:r w:rsidRPr="002B0627">
              <w:t>форм</w:t>
            </w:r>
            <w:r w:rsidRPr="002B0627">
              <w:rPr>
                <w:spacing w:val="-2"/>
              </w:rPr>
              <w:t>а</w:t>
            </w:r>
            <w:r w:rsidRPr="002B0627">
              <w:t>ции,</w:t>
            </w:r>
            <w:r w:rsidRPr="002B0627">
              <w:rPr>
                <w:spacing w:val="4"/>
              </w:rPr>
              <w:t xml:space="preserve"> </w:t>
            </w:r>
            <w:r w:rsidRPr="002B0627">
              <w:t>н</w:t>
            </w:r>
            <w:r w:rsidRPr="002B0627">
              <w:rPr>
                <w:spacing w:val="-1"/>
              </w:rPr>
              <w:t>е</w:t>
            </w:r>
            <w:r w:rsidRPr="002B0627">
              <w:t>об</w:t>
            </w:r>
            <w:r w:rsidRPr="002B0627">
              <w:rPr>
                <w:spacing w:val="2"/>
              </w:rPr>
              <w:t>х</w:t>
            </w:r>
            <w:r w:rsidRPr="002B0627">
              <w:t>о</w:t>
            </w:r>
            <w:r w:rsidRPr="002B0627">
              <w:rPr>
                <w:spacing w:val="-3"/>
              </w:rPr>
              <w:t>д</w:t>
            </w:r>
            <w:r w:rsidRPr="002B0627">
              <w:t>и</w:t>
            </w:r>
            <w:r w:rsidRPr="002B0627">
              <w:rPr>
                <w:spacing w:val="-1"/>
              </w:rPr>
              <w:t>м</w:t>
            </w:r>
            <w:r w:rsidRPr="002B0627">
              <w:rPr>
                <w:spacing w:val="-3"/>
              </w:rPr>
              <w:t>о</w:t>
            </w:r>
            <w:r w:rsidRPr="002B0627">
              <w:t>й</w:t>
            </w:r>
            <w:r w:rsidRPr="002B0627">
              <w:rPr>
                <w:spacing w:val="7"/>
              </w:rPr>
              <w:t xml:space="preserve"> </w:t>
            </w:r>
            <w:r w:rsidRPr="002B0627">
              <w:t>для</w:t>
            </w:r>
            <w:r w:rsidRPr="002B0627">
              <w:rPr>
                <w:spacing w:val="7"/>
              </w:rPr>
              <w:t xml:space="preserve"> </w:t>
            </w:r>
            <w:r w:rsidRPr="002B0627">
              <w:t>эффе</w:t>
            </w:r>
            <w:r w:rsidRPr="002B0627">
              <w:rPr>
                <w:spacing w:val="-2"/>
              </w:rPr>
              <w:t>к</w:t>
            </w:r>
            <w:r w:rsidRPr="002B0627">
              <w:t>тивного в</w:t>
            </w:r>
            <w:r w:rsidRPr="002B0627">
              <w:rPr>
                <w:spacing w:val="-1"/>
              </w:rPr>
              <w:t>ы</w:t>
            </w:r>
            <w:r w:rsidRPr="002B0627">
              <w:t>пол</w:t>
            </w:r>
            <w:r w:rsidRPr="002B0627">
              <w:rPr>
                <w:spacing w:val="1"/>
              </w:rPr>
              <w:t>н</w:t>
            </w:r>
            <w:r w:rsidRPr="002B0627">
              <w:rPr>
                <w:spacing w:val="-1"/>
              </w:rPr>
              <w:t>е</w:t>
            </w:r>
            <w:r w:rsidRPr="002B0627">
              <w:t>ния</w:t>
            </w:r>
            <w:r w:rsidRPr="002B0627">
              <w:rPr>
                <w:spacing w:val="-3"/>
              </w:rPr>
              <w:t xml:space="preserve"> </w:t>
            </w:r>
            <w:r w:rsidRPr="002B0627">
              <w:t>профе</w:t>
            </w:r>
            <w:r w:rsidRPr="002B0627">
              <w:rPr>
                <w:spacing w:val="-2"/>
              </w:rPr>
              <w:t>с</w:t>
            </w:r>
            <w:r w:rsidRPr="002B0627">
              <w:rPr>
                <w:spacing w:val="-1"/>
              </w:rPr>
              <w:t>с</w:t>
            </w:r>
            <w:r w:rsidRPr="002B0627">
              <w:t>ион</w:t>
            </w:r>
            <w:r w:rsidRPr="002B0627">
              <w:rPr>
                <w:spacing w:val="-1"/>
              </w:rPr>
              <w:t>а</w:t>
            </w:r>
            <w:r w:rsidRPr="002B0627">
              <w:t>льн</w:t>
            </w:r>
            <w:r w:rsidRPr="002B0627">
              <w:rPr>
                <w:spacing w:val="-3"/>
              </w:rPr>
              <w:t>ы</w:t>
            </w:r>
            <w:r w:rsidRPr="002B0627">
              <w:t>х</w:t>
            </w:r>
            <w:r w:rsidRPr="002B0627">
              <w:rPr>
                <w:spacing w:val="2"/>
              </w:rPr>
              <w:t xml:space="preserve"> </w:t>
            </w:r>
            <w:r w:rsidRPr="002B0627">
              <w:t>з</w:t>
            </w:r>
            <w:r w:rsidRPr="002B0627">
              <w:rPr>
                <w:spacing w:val="-1"/>
              </w:rPr>
              <w:t>а</w:t>
            </w:r>
            <w:r w:rsidRPr="002B0627">
              <w:t>д</w:t>
            </w:r>
            <w:r w:rsidRPr="002B0627">
              <w:rPr>
                <w:spacing w:val="-1"/>
              </w:rPr>
              <w:t>ач</w:t>
            </w:r>
            <w:r w:rsidRPr="002B0627">
              <w:t>, профе</w:t>
            </w:r>
            <w:r w:rsidRPr="002B0627">
              <w:rPr>
                <w:spacing w:val="-2"/>
              </w:rPr>
              <w:t>с</w:t>
            </w:r>
            <w:r w:rsidRPr="002B0627">
              <w:rPr>
                <w:spacing w:val="-1"/>
              </w:rPr>
              <w:t>с</w:t>
            </w:r>
            <w:r w:rsidRPr="002B0627">
              <w:t>ион</w:t>
            </w:r>
            <w:r w:rsidRPr="002B0627">
              <w:rPr>
                <w:spacing w:val="-1"/>
              </w:rPr>
              <w:t>а</w:t>
            </w:r>
            <w:r w:rsidRPr="002B0627">
              <w:t>л</w:t>
            </w:r>
            <w:r w:rsidRPr="002B0627">
              <w:rPr>
                <w:spacing w:val="-2"/>
              </w:rPr>
              <w:t>ь</w:t>
            </w:r>
            <w:r w:rsidRPr="002B0627">
              <w:t xml:space="preserve">ного и </w:t>
            </w:r>
            <w:r w:rsidRPr="002B0627">
              <w:rPr>
                <w:spacing w:val="-3"/>
              </w:rPr>
              <w:t>л</w:t>
            </w:r>
            <w:r w:rsidRPr="002B0627">
              <w:t>и</w:t>
            </w:r>
            <w:r w:rsidRPr="002B0627">
              <w:rPr>
                <w:spacing w:val="-1"/>
              </w:rPr>
              <w:t>ч</w:t>
            </w:r>
            <w:r w:rsidRPr="002B0627">
              <w:t>но</w:t>
            </w:r>
            <w:r w:rsidRPr="002B0627">
              <w:rPr>
                <w:spacing w:val="-1"/>
              </w:rPr>
              <w:t>с</w:t>
            </w:r>
            <w:r w:rsidRPr="002B0627">
              <w:t>т</w:t>
            </w:r>
            <w:r w:rsidRPr="002B0627">
              <w:rPr>
                <w:spacing w:val="-2"/>
              </w:rPr>
              <w:t>н</w:t>
            </w:r>
            <w:r w:rsidRPr="002B0627">
              <w:t>ого р</w:t>
            </w:r>
            <w:r w:rsidRPr="002B0627">
              <w:rPr>
                <w:spacing w:val="-1"/>
              </w:rPr>
              <w:t>а</w:t>
            </w:r>
            <w:r w:rsidRPr="002B0627">
              <w:t>звития.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Default="00632847" w:rsidP="005B7B90">
            <w:r w:rsidRPr="00B16DC2">
              <w:t xml:space="preserve">Использование различных источников, включая электронные при выполнении самостоятельной работы и </w:t>
            </w:r>
            <w:r>
              <w:t>практических работ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2B0627" w:rsidRDefault="00632847" w:rsidP="005B7B90">
            <w:pPr>
              <w:pStyle w:val="a9"/>
              <w:spacing w:after="0"/>
              <w:jc w:val="both"/>
            </w:pPr>
            <w:r w:rsidRPr="002B0627">
              <w:t>OK</w:t>
            </w:r>
            <w:r w:rsidRPr="002B0627">
              <w:rPr>
                <w:spacing w:val="8"/>
              </w:rPr>
              <w:t xml:space="preserve"> </w:t>
            </w:r>
            <w:r w:rsidRPr="002B0627">
              <w:t>5.</w:t>
            </w:r>
            <w:r w:rsidRPr="002B0627">
              <w:rPr>
                <w:spacing w:val="9"/>
              </w:rPr>
              <w:t xml:space="preserve"> </w:t>
            </w:r>
            <w:r w:rsidRPr="002B0627">
              <w:t>И</w:t>
            </w:r>
            <w:r w:rsidRPr="002B0627">
              <w:rPr>
                <w:spacing w:val="-2"/>
              </w:rPr>
              <w:t>с</w:t>
            </w:r>
            <w:r w:rsidRPr="002B0627">
              <w:t>пользов</w:t>
            </w:r>
            <w:r w:rsidRPr="002B0627">
              <w:rPr>
                <w:spacing w:val="-2"/>
              </w:rPr>
              <w:t>а</w:t>
            </w:r>
            <w:r w:rsidRPr="002B0627">
              <w:t>ть</w:t>
            </w:r>
            <w:r w:rsidRPr="002B0627">
              <w:rPr>
                <w:spacing w:val="7"/>
              </w:rPr>
              <w:t xml:space="preserve"> </w:t>
            </w:r>
            <w:r w:rsidRPr="002B0627">
              <w:t>и</w:t>
            </w:r>
            <w:r w:rsidRPr="002B0627">
              <w:rPr>
                <w:spacing w:val="-2"/>
              </w:rPr>
              <w:t>н</w:t>
            </w:r>
            <w:r w:rsidRPr="002B0627">
              <w:t>форм</w:t>
            </w:r>
            <w:r w:rsidRPr="002B0627">
              <w:rPr>
                <w:spacing w:val="-2"/>
              </w:rPr>
              <w:t>а</w:t>
            </w:r>
            <w:r w:rsidRPr="002B0627">
              <w:t>ционн</w:t>
            </w:r>
            <w:r w:rsidRPr="002B0627">
              <w:rPr>
                <w:spacing w:val="3"/>
              </w:rPr>
              <w:t>о</w:t>
            </w:r>
            <w:r w:rsidRPr="002B0627">
              <w:rPr>
                <w:spacing w:val="-4"/>
              </w:rPr>
              <w:t>-</w:t>
            </w:r>
            <w:r w:rsidRPr="002B0627">
              <w:t>ко</w:t>
            </w:r>
            <w:r w:rsidRPr="002B0627">
              <w:rPr>
                <w:spacing w:val="-1"/>
              </w:rPr>
              <w:t>м</w:t>
            </w:r>
            <w:r w:rsidRPr="002B0627">
              <w:rPr>
                <w:spacing w:val="1"/>
              </w:rPr>
              <w:t>м</w:t>
            </w:r>
            <w:r w:rsidRPr="002B0627">
              <w:rPr>
                <w:spacing w:val="-5"/>
              </w:rPr>
              <w:t>у</w:t>
            </w:r>
            <w:r w:rsidRPr="002B0627">
              <w:t>ник</w:t>
            </w:r>
            <w:r w:rsidRPr="002B0627">
              <w:rPr>
                <w:spacing w:val="-1"/>
              </w:rPr>
              <w:t>а</w:t>
            </w:r>
            <w:r w:rsidRPr="002B0627">
              <w:t>цио</w:t>
            </w:r>
            <w:r w:rsidRPr="002B0627">
              <w:rPr>
                <w:spacing w:val="-2"/>
              </w:rPr>
              <w:t>н</w:t>
            </w:r>
            <w:r w:rsidRPr="002B0627">
              <w:t>ные</w:t>
            </w:r>
            <w:r w:rsidRPr="002B0627">
              <w:rPr>
                <w:spacing w:val="7"/>
              </w:rPr>
              <w:t xml:space="preserve"> </w:t>
            </w:r>
            <w:r w:rsidRPr="002B0627">
              <w:t>т</w:t>
            </w:r>
            <w:r w:rsidRPr="002B0627">
              <w:rPr>
                <w:spacing w:val="-1"/>
              </w:rPr>
              <w:t>е</w:t>
            </w:r>
            <w:r w:rsidRPr="002B0627">
              <w:t>хноло</w:t>
            </w:r>
            <w:r w:rsidRPr="002B0627">
              <w:rPr>
                <w:spacing w:val="-3"/>
              </w:rPr>
              <w:t>г</w:t>
            </w:r>
            <w:r w:rsidRPr="002B0627">
              <w:t>ии</w:t>
            </w:r>
            <w:r w:rsidRPr="002B0627">
              <w:rPr>
                <w:spacing w:val="7"/>
              </w:rPr>
              <w:t xml:space="preserve"> </w:t>
            </w:r>
            <w:r w:rsidRPr="002B0627">
              <w:t>в</w:t>
            </w:r>
            <w:r w:rsidRPr="002B0627">
              <w:rPr>
                <w:spacing w:val="8"/>
              </w:rPr>
              <w:t xml:space="preserve"> </w:t>
            </w:r>
            <w:r w:rsidRPr="002B0627">
              <w:t>профе</w:t>
            </w:r>
            <w:r w:rsidRPr="002B0627">
              <w:rPr>
                <w:spacing w:val="-2"/>
              </w:rPr>
              <w:t>с</w:t>
            </w:r>
            <w:r w:rsidRPr="002B0627">
              <w:rPr>
                <w:spacing w:val="-1"/>
              </w:rPr>
              <w:t>с</w:t>
            </w:r>
            <w:r w:rsidRPr="002B0627">
              <w:t>ион</w:t>
            </w:r>
            <w:r w:rsidRPr="002B0627">
              <w:rPr>
                <w:spacing w:val="-1"/>
              </w:rPr>
              <w:t>а</w:t>
            </w:r>
            <w:r w:rsidRPr="002B0627">
              <w:t>льн</w:t>
            </w:r>
            <w:r w:rsidRPr="002B0627">
              <w:rPr>
                <w:spacing w:val="-3"/>
              </w:rPr>
              <w:t>о</w:t>
            </w:r>
            <w:r w:rsidRPr="002B0627">
              <w:t>й д</w:t>
            </w:r>
            <w:r w:rsidRPr="002B0627">
              <w:rPr>
                <w:spacing w:val="-1"/>
              </w:rPr>
              <w:t>е</w:t>
            </w:r>
            <w:r w:rsidRPr="002B0627">
              <w:t>ят</w:t>
            </w:r>
            <w:r w:rsidRPr="002B0627">
              <w:rPr>
                <w:spacing w:val="-1"/>
              </w:rPr>
              <w:t>е</w:t>
            </w:r>
            <w:r w:rsidRPr="002B0627">
              <w:t>льно</w:t>
            </w:r>
            <w:r w:rsidRPr="002B0627">
              <w:rPr>
                <w:spacing w:val="-1"/>
              </w:rPr>
              <w:t>с</w:t>
            </w:r>
            <w:r w:rsidRPr="002B0627">
              <w:t>ти.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Default="00632847" w:rsidP="005B7B90">
            <w:r w:rsidRPr="00B16DC2">
              <w:t>Выполнение и представление творческой задачи с использованием современных информационно-коммуникационных технологий.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2B0627" w:rsidRDefault="00632847" w:rsidP="005B7B90">
            <w:pPr>
              <w:pStyle w:val="a9"/>
              <w:spacing w:after="0"/>
              <w:jc w:val="both"/>
            </w:pPr>
            <w:r w:rsidRPr="002B0627">
              <w:t>OK</w:t>
            </w:r>
            <w:r w:rsidRPr="002B0627">
              <w:rPr>
                <w:spacing w:val="6"/>
              </w:rPr>
              <w:t xml:space="preserve"> </w:t>
            </w:r>
            <w:r w:rsidRPr="002B0627">
              <w:t>6.</w:t>
            </w:r>
            <w:r w:rsidRPr="002B0627">
              <w:rPr>
                <w:spacing w:val="6"/>
              </w:rPr>
              <w:t xml:space="preserve"> </w:t>
            </w:r>
            <w:r w:rsidRPr="002B0627">
              <w:t>Р</w:t>
            </w:r>
            <w:r w:rsidRPr="002B0627">
              <w:rPr>
                <w:spacing w:val="-1"/>
              </w:rPr>
              <w:t>а</w:t>
            </w:r>
            <w:r w:rsidRPr="002B0627">
              <w:t>бо</w:t>
            </w:r>
            <w:r w:rsidRPr="002B0627">
              <w:rPr>
                <w:spacing w:val="1"/>
              </w:rPr>
              <w:t>т</w:t>
            </w:r>
            <w:r w:rsidRPr="002B0627">
              <w:rPr>
                <w:spacing w:val="-1"/>
              </w:rPr>
              <w:t>а</w:t>
            </w:r>
            <w:r w:rsidRPr="002B0627">
              <w:t>ть</w:t>
            </w:r>
            <w:r w:rsidRPr="002B0627">
              <w:rPr>
                <w:spacing w:val="5"/>
              </w:rPr>
              <w:t xml:space="preserve"> </w:t>
            </w:r>
            <w:r w:rsidRPr="002B0627">
              <w:t>в</w:t>
            </w:r>
            <w:r w:rsidRPr="002B0627">
              <w:rPr>
                <w:spacing w:val="6"/>
              </w:rPr>
              <w:t xml:space="preserve"> </w:t>
            </w:r>
            <w:r w:rsidRPr="002B0627">
              <w:rPr>
                <w:spacing w:val="-2"/>
              </w:rPr>
              <w:t>к</w:t>
            </w:r>
            <w:r w:rsidRPr="002B0627">
              <w:t>оллектив</w:t>
            </w:r>
            <w:r w:rsidRPr="002B0627">
              <w:rPr>
                <w:spacing w:val="-2"/>
              </w:rPr>
              <w:t>е</w:t>
            </w:r>
            <w:r w:rsidRPr="002B0627">
              <w:t>,</w:t>
            </w:r>
            <w:r w:rsidRPr="002B0627">
              <w:rPr>
                <w:spacing w:val="6"/>
              </w:rPr>
              <w:t xml:space="preserve"> </w:t>
            </w:r>
            <w:r w:rsidRPr="002B0627">
              <w:t>эффе</w:t>
            </w:r>
            <w:r w:rsidRPr="002B0627">
              <w:rPr>
                <w:spacing w:val="-2"/>
              </w:rPr>
              <w:t>к</w:t>
            </w:r>
            <w:r w:rsidRPr="002B0627">
              <w:t>тив</w:t>
            </w:r>
            <w:r w:rsidRPr="002B0627">
              <w:rPr>
                <w:spacing w:val="-2"/>
              </w:rPr>
              <w:t>н</w:t>
            </w:r>
            <w:r w:rsidRPr="002B0627">
              <w:t>о</w:t>
            </w:r>
            <w:r w:rsidRPr="002B0627">
              <w:rPr>
                <w:spacing w:val="6"/>
              </w:rPr>
              <w:t xml:space="preserve"> </w:t>
            </w:r>
            <w:r w:rsidRPr="002B0627">
              <w:t>общ</w:t>
            </w:r>
            <w:r w:rsidRPr="002B0627">
              <w:rPr>
                <w:spacing w:val="-1"/>
              </w:rPr>
              <w:t>а</w:t>
            </w:r>
            <w:r w:rsidRPr="002B0627">
              <w:t>ть</w:t>
            </w:r>
            <w:r w:rsidRPr="002B0627">
              <w:rPr>
                <w:spacing w:val="-1"/>
              </w:rPr>
              <w:t>с</w:t>
            </w:r>
            <w:r w:rsidRPr="002B0627">
              <w:t>я</w:t>
            </w:r>
            <w:r w:rsidRPr="002B0627">
              <w:rPr>
                <w:spacing w:val="6"/>
              </w:rPr>
              <w:t xml:space="preserve"> </w:t>
            </w:r>
            <w:r w:rsidRPr="002B0627">
              <w:t>с</w:t>
            </w:r>
            <w:r w:rsidRPr="002B0627">
              <w:rPr>
                <w:spacing w:val="6"/>
              </w:rPr>
              <w:t xml:space="preserve"> </w:t>
            </w:r>
            <w:r w:rsidRPr="002B0627">
              <w:t>к</w:t>
            </w:r>
            <w:r w:rsidRPr="002B0627">
              <w:rPr>
                <w:spacing w:val="-3"/>
              </w:rPr>
              <w:t>о</w:t>
            </w:r>
            <w:r w:rsidRPr="002B0627">
              <w:t>ллег</w:t>
            </w:r>
            <w:r w:rsidRPr="002B0627">
              <w:rPr>
                <w:spacing w:val="-2"/>
              </w:rPr>
              <w:t>а</w:t>
            </w:r>
            <w:r w:rsidRPr="002B0627">
              <w:rPr>
                <w:spacing w:val="-1"/>
              </w:rPr>
              <w:t>м</w:t>
            </w:r>
            <w:r w:rsidRPr="002B0627">
              <w:t>и,</w:t>
            </w:r>
            <w:r w:rsidRPr="002B0627">
              <w:rPr>
                <w:spacing w:val="6"/>
              </w:rPr>
              <w:t xml:space="preserve"> </w:t>
            </w:r>
            <w:r w:rsidRPr="002B0627">
              <w:rPr>
                <w:spacing w:val="2"/>
              </w:rPr>
              <w:t>р</w:t>
            </w:r>
            <w:r w:rsidRPr="002B0627">
              <w:rPr>
                <w:spacing w:val="-8"/>
              </w:rPr>
              <w:t>у</w:t>
            </w:r>
            <w:r w:rsidRPr="002B0627">
              <w:t>к</w:t>
            </w:r>
            <w:r w:rsidRPr="002B0627">
              <w:rPr>
                <w:spacing w:val="2"/>
              </w:rPr>
              <w:t>о</w:t>
            </w:r>
            <w:r w:rsidRPr="002B0627">
              <w:t>вод</w:t>
            </w:r>
            <w:r w:rsidRPr="002B0627">
              <w:rPr>
                <w:spacing w:val="-2"/>
              </w:rPr>
              <w:t>с</w:t>
            </w:r>
            <w:r w:rsidRPr="002B0627">
              <w:t>тво</w:t>
            </w:r>
            <w:r w:rsidRPr="002B0627">
              <w:rPr>
                <w:spacing w:val="-2"/>
              </w:rPr>
              <w:t>м</w:t>
            </w:r>
            <w:r w:rsidRPr="002B0627">
              <w:t>, потр</w:t>
            </w:r>
            <w:r w:rsidRPr="002B0627">
              <w:rPr>
                <w:spacing w:val="-1"/>
              </w:rPr>
              <w:t>е</w:t>
            </w:r>
            <w:r w:rsidRPr="002B0627">
              <w:t>б</w:t>
            </w:r>
            <w:r w:rsidRPr="002B0627">
              <w:rPr>
                <w:spacing w:val="1"/>
              </w:rPr>
              <w:t>и</w:t>
            </w:r>
            <w:r w:rsidRPr="002B0627">
              <w:t>т</w:t>
            </w:r>
            <w:r w:rsidRPr="002B0627">
              <w:rPr>
                <w:spacing w:val="-1"/>
              </w:rPr>
              <w:t>е</w:t>
            </w:r>
            <w:r w:rsidRPr="002B0627">
              <w:t>лями.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Default="00632847" w:rsidP="005B7B90">
            <w:r>
              <w:t>В</w:t>
            </w:r>
            <w:r w:rsidRPr="00B16DC2">
              <w:t xml:space="preserve">заимодействие со студентами и преподавателями в ходе теоретического и практического </w:t>
            </w:r>
            <w:proofErr w:type="gramStart"/>
            <w:r w:rsidRPr="00B16DC2">
              <w:t xml:space="preserve">обучения </w:t>
            </w:r>
            <w:r>
              <w:t>.</w:t>
            </w:r>
            <w:proofErr w:type="gramEnd"/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2B0627" w:rsidRDefault="00632847" w:rsidP="005B7B90">
            <w:pPr>
              <w:pStyle w:val="a9"/>
              <w:spacing w:after="0"/>
              <w:jc w:val="both"/>
            </w:pPr>
            <w:r w:rsidRPr="002B0627">
              <w:t>OK</w:t>
            </w:r>
            <w:r w:rsidRPr="002B0627">
              <w:rPr>
                <w:spacing w:val="10"/>
              </w:rPr>
              <w:t xml:space="preserve"> </w:t>
            </w:r>
            <w:r w:rsidRPr="002B0627">
              <w:t>7.</w:t>
            </w:r>
            <w:r w:rsidRPr="002B0627">
              <w:rPr>
                <w:spacing w:val="11"/>
              </w:rPr>
              <w:t xml:space="preserve"> </w:t>
            </w:r>
            <w:r w:rsidRPr="002B0627">
              <w:rPr>
                <w:spacing w:val="-1"/>
              </w:rPr>
              <w:t>Б</w:t>
            </w:r>
            <w:r w:rsidRPr="002B0627">
              <w:t>р</w:t>
            </w:r>
            <w:r w:rsidRPr="002B0627">
              <w:rPr>
                <w:spacing w:val="-1"/>
              </w:rPr>
              <w:t>а</w:t>
            </w:r>
            <w:r w:rsidRPr="002B0627">
              <w:t>ть</w:t>
            </w:r>
            <w:r w:rsidRPr="002B0627">
              <w:rPr>
                <w:spacing w:val="12"/>
              </w:rPr>
              <w:t xml:space="preserve"> </w:t>
            </w:r>
            <w:r w:rsidRPr="002B0627">
              <w:t>на</w:t>
            </w:r>
            <w:r w:rsidRPr="002B0627">
              <w:rPr>
                <w:spacing w:val="10"/>
              </w:rPr>
              <w:t xml:space="preserve"> </w:t>
            </w:r>
            <w:r w:rsidRPr="002B0627">
              <w:rPr>
                <w:spacing w:val="-1"/>
              </w:rPr>
              <w:t>се</w:t>
            </w:r>
            <w:r w:rsidRPr="002B0627">
              <w:t>бя</w:t>
            </w:r>
            <w:r w:rsidRPr="002B0627">
              <w:rPr>
                <w:spacing w:val="12"/>
              </w:rPr>
              <w:t xml:space="preserve"> </w:t>
            </w:r>
            <w:r w:rsidRPr="002B0627">
              <w:t>о</w:t>
            </w:r>
            <w:r w:rsidRPr="002B0627">
              <w:rPr>
                <w:spacing w:val="-2"/>
              </w:rPr>
              <w:t>т</w:t>
            </w:r>
            <w:r w:rsidRPr="002B0627">
              <w:t>в</w:t>
            </w:r>
            <w:r w:rsidRPr="002B0627">
              <w:rPr>
                <w:spacing w:val="-2"/>
              </w:rPr>
              <w:t>е</w:t>
            </w:r>
            <w:r w:rsidRPr="002B0627">
              <w:t>т</w:t>
            </w:r>
            <w:r w:rsidRPr="002B0627">
              <w:rPr>
                <w:spacing w:val="-1"/>
              </w:rPr>
              <w:t>с</w:t>
            </w:r>
            <w:r w:rsidRPr="002B0627">
              <w:t>тв</w:t>
            </w:r>
            <w:r w:rsidRPr="002B0627">
              <w:rPr>
                <w:spacing w:val="-2"/>
              </w:rPr>
              <w:t>е</w:t>
            </w:r>
            <w:r w:rsidRPr="002B0627">
              <w:t>нно</w:t>
            </w:r>
            <w:r w:rsidRPr="002B0627">
              <w:rPr>
                <w:spacing w:val="-1"/>
              </w:rPr>
              <w:t>с</w:t>
            </w:r>
            <w:r w:rsidRPr="002B0627">
              <w:t>ть</w:t>
            </w:r>
            <w:r w:rsidRPr="002B0627">
              <w:rPr>
                <w:spacing w:val="12"/>
              </w:rPr>
              <w:t xml:space="preserve"> </w:t>
            </w:r>
            <w:r w:rsidRPr="002B0627">
              <w:t>за</w:t>
            </w:r>
            <w:r w:rsidRPr="002B0627">
              <w:rPr>
                <w:spacing w:val="10"/>
              </w:rPr>
              <w:t xml:space="preserve"> </w:t>
            </w:r>
            <w:r w:rsidRPr="002B0627">
              <w:t>р</w:t>
            </w:r>
            <w:r w:rsidRPr="002B0627">
              <w:rPr>
                <w:spacing w:val="-1"/>
              </w:rPr>
              <w:t>а</w:t>
            </w:r>
            <w:r w:rsidRPr="002B0627">
              <w:t>бо</w:t>
            </w:r>
            <w:r w:rsidRPr="002B0627">
              <w:rPr>
                <w:spacing w:val="-2"/>
              </w:rPr>
              <w:t>т</w:t>
            </w:r>
            <w:r w:rsidRPr="002B0627">
              <w:t>у</w:t>
            </w:r>
            <w:r w:rsidRPr="002B0627">
              <w:rPr>
                <w:spacing w:val="9"/>
              </w:rPr>
              <w:t xml:space="preserve"> </w:t>
            </w:r>
            <w:r w:rsidRPr="002B0627">
              <w:rPr>
                <w:spacing w:val="-1"/>
              </w:rPr>
              <w:t>ч</w:t>
            </w:r>
            <w:r w:rsidRPr="002B0627">
              <w:t>л</w:t>
            </w:r>
            <w:r w:rsidRPr="002B0627">
              <w:rPr>
                <w:spacing w:val="-1"/>
              </w:rPr>
              <w:t>е</w:t>
            </w:r>
            <w:r w:rsidRPr="002B0627">
              <w:t>нов</w:t>
            </w:r>
            <w:r w:rsidRPr="002B0627">
              <w:rPr>
                <w:spacing w:val="11"/>
              </w:rPr>
              <w:t xml:space="preserve"> </w:t>
            </w:r>
            <w:r w:rsidRPr="002B0627">
              <w:t>ко</w:t>
            </w:r>
            <w:r w:rsidRPr="002B0627">
              <w:rPr>
                <w:spacing w:val="-1"/>
              </w:rPr>
              <w:t>ма</w:t>
            </w:r>
            <w:r w:rsidRPr="002B0627">
              <w:t>нды</w:t>
            </w:r>
            <w:r w:rsidRPr="002B0627">
              <w:rPr>
                <w:spacing w:val="11"/>
              </w:rPr>
              <w:t xml:space="preserve"> </w:t>
            </w:r>
            <w:r w:rsidRPr="002B0627">
              <w:t>(подчин</w:t>
            </w:r>
            <w:r w:rsidRPr="002B0627">
              <w:rPr>
                <w:spacing w:val="-1"/>
              </w:rPr>
              <w:t>е</w:t>
            </w:r>
            <w:r w:rsidRPr="002B0627">
              <w:t>нн</w:t>
            </w:r>
            <w:r w:rsidRPr="002B0627">
              <w:rPr>
                <w:spacing w:val="-3"/>
              </w:rPr>
              <w:t>ы</w:t>
            </w:r>
            <w:r w:rsidRPr="002B0627">
              <w:rPr>
                <w:spacing w:val="2"/>
              </w:rPr>
              <w:t>х</w:t>
            </w:r>
            <w:r w:rsidRPr="002B0627">
              <w:t>),</w:t>
            </w:r>
            <w:r w:rsidRPr="002B0627">
              <w:rPr>
                <w:spacing w:val="11"/>
              </w:rPr>
              <w:t xml:space="preserve"> </w:t>
            </w:r>
            <w:r w:rsidRPr="002B0627">
              <w:t>р</w:t>
            </w:r>
            <w:r w:rsidRPr="002B0627">
              <w:rPr>
                <w:spacing w:val="-1"/>
              </w:rPr>
              <w:t>е</w:t>
            </w:r>
            <w:r w:rsidRPr="002B0627">
              <w:rPr>
                <w:spacing w:val="3"/>
              </w:rPr>
              <w:t>з</w:t>
            </w:r>
            <w:r w:rsidRPr="002B0627">
              <w:rPr>
                <w:spacing w:val="-8"/>
              </w:rPr>
              <w:t>у</w:t>
            </w:r>
            <w:r w:rsidRPr="002B0627">
              <w:t>льт</w:t>
            </w:r>
            <w:r w:rsidRPr="002B0627">
              <w:rPr>
                <w:spacing w:val="-1"/>
              </w:rPr>
              <w:t>а</w:t>
            </w:r>
            <w:r w:rsidRPr="002B0627">
              <w:t>т в</w:t>
            </w:r>
            <w:r w:rsidRPr="002B0627">
              <w:rPr>
                <w:spacing w:val="-1"/>
              </w:rPr>
              <w:t>ы</w:t>
            </w:r>
            <w:r w:rsidRPr="002B0627">
              <w:t>пол</w:t>
            </w:r>
            <w:r w:rsidRPr="002B0627">
              <w:rPr>
                <w:spacing w:val="1"/>
              </w:rPr>
              <w:t>н</w:t>
            </w:r>
            <w:r w:rsidRPr="002B0627">
              <w:rPr>
                <w:spacing w:val="-1"/>
              </w:rPr>
              <w:t>е</w:t>
            </w:r>
            <w:r w:rsidRPr="002B0627">
              <w:t>ния</w:t>
            </w:r>
            <w:r w:rsidRPr="002B0627">
              <w:rPr>
                <w:spacing w:val="-3"/>
              </w:rPr>
              <w:t xml:space="preserve"> </w:t>
            </w:r>
            <w:r w:rsidRPr="002B0627">
              <w:t>з</w:t>
            </w:r>
            <w:r w:rsidRPr="002B0627">
              <w:rPr>
                <w:spacing w:val="-1"/>
              </w:rPr>
              <w:t>а</w:t>
            </w:r>
            <w:r w:rsidRPr="002B0627">
              <w:t>д</w:t>
            </w:r>
            <w:r w:rsidRPr="002B0627">
              <w:rPr>
                <w:spacing w:val="-1"/>
              </w:rPr>
              <w:t>а</w:t>
            </w:r>
            <w:r w:rsidRPr="002B0627">
              <w:t>ний.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Default="00632847" w:rsidP="005B7B90">
            <w:r>
              <w:t>У</w:t>
            </w:r>
            <w:r w:rsidRPr="008E0A5B">
              <w:t>спешность применения коммуникационных способностей на практике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2B0627" w:rsidRDefault="00632847" w:rsidP="005B7B90">
            <w:pPr>
              <w:pStyle w:val="a9"/>
              <w:spacing w:after="0"/>
              <w:jc w:val="both"/>
            </w:pPr>
            <w:r w:rsidRPr="002B0627">
              <w:t>OK</w:t>
            </w:r>
            <w:r w:rsidRPr="002B0627">
              <w:rPr>
                <w:spacing w:val="54"/>
              </w:rPr>
              <w:t xml:space="preserve"> </w:t>
            </w:r>
            <w:r w:rsidRPr="002B0627">
              <w:t>8.</w:t>
            </w:r>
            <w:r w:rsidRPr="002B0627">
              <w:rPr>
                <w:spacing w:val="54"/>
              </w:rPr>
              <w:t xml:space="preserve"> </w:t>
            </w:r>
            <w:r w:rsidRPr="002B0627">
              <w:t>С</w:t>
            </w:r>
            <w:r w:rsidRPr="002B0627">
              <w:rPr>
                <w:spacing w:val="-1"/>
              </w:rPr>
              <w:t>ам</w:t>
            </w:r>
            <w:r w:rsidRPr="002B0627">
              <w:t>о</w:t>
            </w:r>
            <w:r w:rsidRPr="002B0627">
              <w:rPr>
                <w:spacing w:val="-1"/>
              </w:rPr>
              <w:t>с</w:t>
            </w:r>
            <w:r w:rsidRPr="002B0627">
              <w:t>тоятельно</w:t>
            </w:r>
            <w:r w:rsidRPr="002B0627">
              <w:rPr>
                <w:spacing w:val="54"/>
              </w:rPr>
              <w:t xml:space="preserve"> </w:t>
            </w:r>
            <w:r w:rsidRPr="002B0627">
              <w:t>опр</w:t>
            </w:r>
            <w:r w:rsidRPr="002B0627">
              <w:rPr>
                <w:spacing w:val="-1"/>
              </w:rPr>
              <w:t>е</w:t>
            </w:r>
            <w:r w:rsidRPr="002B0627">
              <w:t>д</w:t>
            </w:r>
            <w:r w:rsidRPr="002B0627">
              <w:rPr>
                <w:spacing w:val="-1"/>
              </w:rPr>
              <w:t>е</w:t>
            </w:r>
            <w:r w:rsidRPr="002B0627">
              <w:t>лять</w:t>
            </w:r>
            <w:r w:rsidRPr="002B0627">
              <w:rPr>
                <w:spacing w:val="55"/>
              </w:rPr>
              <w:t xml:space="preserve"> </w:t>
            </w:r>
            <w:r w:rsidRPr="002B0627">
              <w:t>з</w:t>
            </w:r>
            <w:r w:rsidRPr="002B0627">
              <w:rPr>
                <w:spacing w:val="-1"/>
              </w:rPr>
              <w:t>а</w:t>
            </w:r>
            <w:r w:rsidRPr="002B0627">
              <w:t>д</w:t>
            </w:r>
            <w:r w:rsidRPr="002B0627">
              <w:rPr>
                <w:spacing w:val="-1"/>
              </w:rPr>
              <w:t>ач</w:t>
            </w:r>
            <w:r w:rsidRPr="002B0627">
              <w:t>и</w:t>
            </w:r>
            <w:r w:rsidRPr="002B0627">
              <w:rPr>
                <w:spacing w:val="53"/>
              </w:rPr>
              <w:t xml:space="preserve"> </w:t>
            </w:r>
            <w:r w:rsidRPr="002B0627">
              <w:t>п</w:t>
            </w:r>
            <w:r w:rsidRPr="002B0627">
              <w:rPr>
                <w:spacing w:val="-3"/>
              </w:rPr>
              <w:t>р</w:t>
            </w:r>
            <w:r w:rsidRPr="002B0627">
              <w:t>офе</w:t>
            </w:r>
            <w:r w:rsidRPr="002B0627">
              <w:rPr>
                <w:spacing w:val="-2"/>
              </w:rPr>
              <w:t>с</w:t>
            </w:r>
            <w:r w:rsidRPr="002B0627">
              <w:rPr>
                <w:spacing w:val="-1"/>
              </w:rPr>
              <w:t>с</w:t>
            </w:r>
            <w:r w:rsidRPr="002B0627">
              <w:t>ион</w:t>
            </w:r>
            <w:r w:rsidRPr="002B0627">
              <w:rPr>
                <w:spacing w:val="-1"/>
              </w:rPr>
              <w:t>а</w:t>
            </w:r>
            <w:r w:rsidRPr="002B0627">
              <w:t>льного</w:t>
            </w:r>
            <w:r w:rsidRPr="002B0627">
              <w:rPr>
                <w:spacing w:val="54"/>
              </w:rPr>
              <w:t xml:space="preserve"> </w:t>
            </w:r>
            <w:r w:rsidRPr="002B0627">
              <w:t>и</w:t>
            </w:r>
            <w:r w:rsidRPr="002B0627">
              <w:rPr>
                <w:spacing w:val="55"/>
              </w:rPr>
              <w:t xml:space="preserve"> </w:t>
            </w:r>
            <w:r w:rsidRPr="002B0627">
              <w:rPr>
                <w:spacing w:val="-3"/>
              </w:rPr>
              <w:t>л</w:t>
            </w:r>
            <w:r w:rsidRPr="002B0627">
              <w:rPr>
                <w:spacing w:val="-2"/>
              </w:rPr>
              <w:t>и</w:t>
            </w:r>
            <w:r w:rsidRPr="002B0627">
              <w:rPr>
                <w:spacing w:val="-1"/>
              </w:rPr>
              <w:t>ч</w:t>
            </w:r>
            <w:r w:rsidRPr="002B0627">
              <w:t>но</w:t>
            </w:r>
            <w:r w:rsidRPr="002B0627">
              <w:rPr>
                <w:spacing w:val="-1"/>
              </w:rPr>
              <w:t>с</w:t>
            </w:r>
            <w:r w:rsidRPr="002B0627">
              <w:t>тного</w:t>
            </w:r>
            <w:r w:rsidRPr="002B0627">
              <w:rPr>
                <w:spacing w:val="2"/>
              </w:rPr>
              <w:t xml:space="preserve"> </w:t>
            </w:r>
            <w:r w:rsidRPr="002B0627">
              <w:t>р</w:t>
            </w:r>
            <w:r w:rsidRPr="002B0627">
              <w:rPr>
                <w:spacing w:val="-1"/>
              </w:rPr>
              <w:t>а</w:t>
            </w:r>
            <w:r w:rsidRPr="002B0627">
              <w:t>зви</w:t>
            </w:r>
            <w:r w:rsidRPr="002B0627">
              <w:rPr>
                <w:spacing w:val="-2"/>
              </w:rPr>
              <w:t>т</w:t>
            </w:r>
            <w:r w:rsidRPr="002B0627">
              <w:t>ия, з</w:t>
            </w:r>
            <w:r w:rsidRPr="002B0627">
              <w:rPr>
                <w:spacing w:val="-1"/>
              </w:rPr>
              <w:t>а</w:t>
            </w:r>
            <w:r w:rsidRPr="002B0627">
              <w:t>ни</w:t>
            </w:r>
            <w:r w:rsidRPr="002B0627">
              <w:rPr>
                <w:spacing w:val="-1"/>
              </w:rPr>
              <w:t>ма</w:t>
            </w:r>
            <w:r w:rsidRPr="002B0627">
              <w:t>ть</w:t>
            </w:r>
            <w:r w:rsidRPr="002B0627">
              <w:rPr>
                <w:spacing w:val="-1"/>
              </w:rPr>
              <w:t>с</w:t>
            </w:r>
            <w:r w:rsidRPr="002B0627">
              <w:t xml:space="preserve">я </w:t>
            </w:r>
            <w:r w:rsidRPr="002B0627">
              <w:rPr>
                <w:spacing w:val="-1"/>
              </w:rPr>
              <w:t>сам</w:t>
            </w:r>
            <w:r w:rsidRPr="002B0627">
              <w:t>ообр</w:t>
            </w:r>
            <w:r w:rsidRPr="002B0627">
              <w:rPr>
                <w:spacing w:val="-1"/>
              </w:rPr>
              <w:t>а</w:t>
            </w:r>
            <w:r w:rsidRPr="002B0627">
              <w:t>зов</w:t>
            </w:r>
            <w:r w:rsidRPr="002B0627">
              <w:rPr>
                <w:spacing w:val="-2"/>
              </w:rPr>
              <w:t>а</w:t>
            </w:r>
            <w:r w:rsidRPr="002B0627">
              <w:t>ни</w:t>
            </w:r>
            <w:r w:rsidRPr="002B0627">
              <w:rPr>
                <w:spacing w:val="-1"/>
              </w:rPr>
              <w:t>ем</w:t>
            </w:r>
            <w:r w:rsidRPr="002B0627">
              <w:t>, о</w:t>
            </w:r>
            <w:r w:rsidRPr="002B0627">
              <w:rPr>
                <w:spacing w:val="-1"/>
              </w:rPr>
              <w:t>с</w:t>
            </w:r>
            <w:r w:rsidRPr="002B0627">
              <w:t>озн</w:t>
            </w:r>
            <w:r w:rsidRPr="002B0627">
              <w:rPr>
                <w:spacing w:val="-1"/>
              </w:rPr>
              <w:t>а</w:t>
            </w:r>
            <w:r w:rsidRPr="002B0627">
              <w:t>нно пл</w:t>
            </w:r>
            <w:r w:rsidRPr="002B0627">
              <w:rPr>
                <w:spacing w:val="-1"/>
              </w:rPr>
              <w:t>а</w:t>
            </w:r>
            <w:r w:rsidRPr="002B0627">
              <w:rPr>
                <w:spacing w:val="-2"/>
              </w:rPr>
              <w:t>н</w:t>
            </w:r>
            <w:r w:rsidRPr="002B0627">
              <w:t>иров</w:t>
            </w:r>
            <w:r w:rsidRPr="002B0627">
              <w:rPr>
                <w:spacing w:val="-2"/>
              </w:rPr>
              <w:t>а</w:t>
            </w:r>
            <w:r w:rsidRPr="002B0627">
              <w:t>ть пов</w:t>
            </w:r>
            <w:r w:rsidRPr="002B0627">
              <w:rPr>
                <w:spacing w:val="-1"/>
              </w:rPr>
              <w:t>ы</w:t>
            </w:r>
            <w:r w:rsidRPr="002B0627">
              <w:t>ш</w:t>
            </w:r>
            <w:r w:rsidRPr="002B0627">
              <w:rPr>
                <w:spacing w:val="-1"/>
              </w:rPr>
              <w:t>е</w:t>
            </w:r>
            <w:r w:rsidRPr="002B0627">
              <w:t>ние</w:t>
            </w:r>
            <w:r w:rsidRPr="002B0627">
              <w:rPr>
                <w:spacing w:val="-1"/>
              </w:rPr>
              <w:t xml:space="preserve"> </w:t>
            </w:r>
            <w:r w:rsidRPr="002B0627">
              <w:t>кв</w:t>
            </w:r>
            <w:r w:rsidRPr="002B0627">
              <w:rPr>
                <w:spacing w:val="-4"/>
              </w:rPr>
              <w:t>а</w:t>
            </w:r>
            <w:r w:rsidRPr="002B0627">
              <w:t>л</w:t>
            </w:r>
            <w:r w:rsidRPr="002B0627">
              <w:rPr>
                <w:spacing w:val="1"/>
              </w:rPr>
              <w:t>и</w:t>
            </w:r>
            <w:r w:rsidRPr="002B0627">
              <w:t>ф</w:t>
            </w:r>
            <w:r w:rsidRPr="002B0627">
              <w:rPr>
                <w:spacing w:val="-1"/>
              </w:rPr>
              <w:t>и</w:t>
            </w:r>
            <w:r w:rsidRPr="002B0627">
              <w:t>к</w:t>
            </w:r>
            <w:r w:rsidRPr="002B0627">
              <w:rPr>
                <w:spacing w:val="-1"/>
              </w:rPr>
              <w:t>а</w:t>
            </w:r>
            <w:r w:rsidRPr="002B0627">
              <w:t>ц</w:t>
            </w:r>
            <w:r w:rsidRPr="002B0627">
              <w:rPr>
                <w:spacing w:val="-2"/>
              </w:rPr>
              <w:t>и</w:t>
            </w:r>
            <w:r w:rsidRPr="002B0627">
              <w:t>и.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Default="00632847" w:rsidP="005B7B90">
            <w:r w:rsidRPr="00B16DC2">
              <w:t xml:space="preserve">Выполнение творческих и других заданий с учетом поставленных профессиональных задач, участие в профессиональных </w:t>
            </w:r>
            <w:proofErr w:type="gramStart"/>
            <w:r w:rsidRPr="00B16DC2">
              <w:t>конкурсах ,посещение</w:t>
            </w:r>
            <w:proofErr w:type="gramEnd"/>
            <w:r w:rsidRPr="00B16DC2">
              <w:t xml:space="preserve"> мастер — классов</w:t>
            </w:r>
            <w:r>
              <w:t>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2B0627" w:rsidRDefault="00632847" w:rsidP="005B7B90">
            <w:pPr>
              <w:pStyle w:val="a9"/>
              <w:spacing w:after="0"/>
              <w:jc w:val="both"/>
            </w:pPr>
            <w:r w:rsidRPr="002B0627">
              <w:t>OK</w:t>
            </w:r>
            <w:r w:rsidRPr="002B0627">
              <w:rPr>
                <w:spacing w:val="37"/>
              </w:rPr>
              <w:t xml:space="preserve"> </w:t>
            </w:r>
            <w:r w:rsidRPr="002B0627">
              <w:t>9.</w:t>
            </w:r>
            <w:r w:rsidRPr="002B0627">
              <w:rPr>
                <w:spacing w:val="38"/>
              </w:rPr>
              <w:t xml:space="preserve"> </w:t>
            </w:r>
            <w:r w:rsidRPr="002B0627">
              <w:t>Ори</w:t>
            </w:r>
            <w:r w:rsidRPr="002B0627">
              <w:rPr>
                <w:spacing w:val="-1"/>
              </w:rPr>
              <w:t>е</w:t>
            </w:r>
            <w:r w:rsidRPr="002B0627">
              <w:t>нтиров</w:t>
            </w:r>
            <w:r w:rsidRPr="002B0627">
              <w:rPr>
                <w:spacing w:val="-2"/>
              </w:rPr>
              <w:t>а</w:t>
            </w:r>
            <w:r w:rsidRPr="002B0627">
              <w:t>ть</w:t>
            </w:r>
            <w:r w:rsidRPr="002B0627">
              <w:rPr>
                <w:spacing w:val="-1"/>
              </w:rPr>
              <w:t>с</w:t>
            </w:r>
            <w:r w:rsidRPr="002B0627">
              <w:t>я</w:t>
            </w:r>
            <w:r w:rsidRPr="002B0627">
              <w:rPr>
                <w:spacing w:val="38"/>
              </w:rPr>
              <w:t xml:space="preserve"> </w:t>
            </w:r>
            <w:r w:rsidRPr="002B0627">
              <w:t>в</w:t>
            </w:r>
            <w:r w:rsidRPr="002B0627">
              <w:rPr>
                <w:spacing w:val="42"/>
              </w:rPr>
              <w:t xml:space="preserve"> </w:t>
            </w:r>
            <w:r w:rsidRPr="002B0627">
              <w:rPr>
                <w:spacing w:val="-5"/>
              </w:rPr>
              <w:t>у</w:t>
            </w:r>
            <w:r w:rsidRPr="002B0627">
              <w:rPr>
                <w:spacing w:val="1"/>
              </w:rPr>
              <w:t>с</w:t>
            </w:r>
            <w:r w:rsidRPr="002B0627">
              <w:t>ловиях</w:t>
            </w:r>
            <w:r w:rsidRPr="002B0627">
              <w:rPr>
                <w:spacing w:val="40"/>
              </w:rPr>
              <w:t xml:space="preserve"> </w:t>
            </w:r>
            <w:r w:rsidRPr="002B0627">
              <w:rPr>
                <w:spacing w:val="-1"/>
              </w:rPr>
              <w:t>час</w:t>
            </w:r>
            <w:r w:rsidRPr="002B0627">
              <w:t>той</w:t>
            </w:r>
            <w:r w:rsidRPr="002B0627">
              <w:rPr>
                <w:spacing w:val="39"/>
              </w:rPr>
              <w:t xml:space="preserve"> </w:t>
            </w:r>
            <w:r w:rsidRPr="002B0627">
              <w:rPr>
                <w:spacing w:val="-1"/>
              </w:rPr>
              <w:lastRenderedPageBreak/>
              <w:t>сме</w:t>
            </w:r>
            <w:r w:rsidRPr="002B0627">
              <w:t>ны</w:t>
            </w:r>
            <w:r w:rsidRPr="002B0627">
              <w:rPr>
                <w:spacing w:val="37"/>
              </w:rPr>
              <w:t xml:space="preserve"> </w:t>
            </w:r>
            <w:r w:rsidRPr="002B0627">
              <w:rPr>
                <w:spacing w:val="2"/>
              </w:rPr>
              <w:t>т</w:t>
            </w:r>
            <w:r w:rsidRPr="002B0627">
              <w:rPr>
                <w:spacing w:val="-1"/>
              </w:rPr>
              <w:t>е</w:t>
            </w:r>
            <w:r w:rsidRPr="002B0627">
              <w:rPr>
                <w:spacing w:val="2"/>
              </w:rPr>
              <w:t>х</w:t>
            </w:r>
            <w:r w:rsidRPr="002B0627">
              <w:t>ноло</w:t>
            </w:r>
            <w:r w:rsidRPr="002B0627">
              <w:rPr>
                <w:spacing w:val="-3"/>
              </w:rPr>
              <w:t>г</w:t>
            </w:r>
            <w:r w:rsidRPr="002B0627">
              <w:t>ий</w:t>
            </w:r>
            <w:r w:rsidRPr="002B0627">
              <w:rPr>
                <w:spacing w:val="39"/>
              </w:rPr>
              <w:t xml:space="preserve"> </w:t>
            </w:r>
            <w:r w:rsidRPr="002B0627">
              <w:t>в</w:t>
            </w:r>
            <w:r w:rsidRPr="002B0627">
              <w:rPr>
                <w:spacing w:val="37"/>
              </w:rPr>
              <w:t xml:space="preserve"> </w:t>
            </w:r>
            <w:r w:rsidRPr="002B0627">
              <w:t>профе</w:t>
            </w:r>
            <w:r w:rsidRPr="002B0627">
              <w:rPr>
                <w:spacing w:val="-2"/>
              </w:rPr>
              <w:t>с</w:t>
            </w:r>
            <w:r w:rsidRPr="002B0627">
              <w:rPr>
                <w:spacing w:val="-1"/>
              </w:rPr>
              <w:t>с</w:t>
            </w:r>
            <w:r w:rsidRPr="002B0627">
              <w:t>ион</w:t>
            </w:r>
            <w:r w:rsidRPr="002B0627">
              <w:rPr>
                <w:spacing w:val="-1"/>
              </w:rPr>
              <w:t>а</w:t>
            </w:r>
            <w:r w:rsidRPr="002B0627">
              <w:t>льн</w:t>
            </w:r>
            <w:r w:rsidRPr="002B0627">
              <w:rPr>
                <w:spacing w:val="-3"/>
              </w:rPr>
              <w:t>о</w:t>
            </w:r>
            <w:r w:rsidRPr="002B0627">
              <w:t>й д</w:t>
            </w:r>
            <w:r w:rsidRPr="002B0627">
              <w:rPr>
                <w:spacing w:val="-1"/>
              </w:rPr>
              <w:t>е</w:t>
            </w:r>
            <w:r w:rsidRPr="002B0627">
              <w:t>ят</w:t>
            </w:r>
            <w:r w:rsidRPr="002B0627">
              <w:rPr>
                <w:spacing w:val="-1"/>
              </w:rPr>
              <w:t>е</w:t>
            </w:r>
            <w:r w:rsidRPr="002B0627">
              <w:t>льно</w:t>
            </w:r>
            <w:r w:rsidRPr="002B0627">
              <w:rPr>
                <w:spacing w:val="-1"/>
              </w:rPr>
              <w:t>с</w:t>
            </w:r>
            <w:r w:rsidRPr="002B0627">
              <w:t>ти.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47" w:rsidRDefault="00632847" w:rsidP="005B7B90">
            <w:r>
              <w:lastRenderedPageBreak/>
              <w:t>С</w:t>
            </w:r>
            <w:r w:rsidRPr="00B16DC2">
              <w:t xml:space="preserve">ообщения, творческие работы по </w:t>
            </w:r>
            <w:r w:rsidRPr="00B16DC2">
              <w:lastRenderedPageBreak/>
              <w:t xml:space="preserve">темам использования новых технологий в процессы </w:t>
            </w:r>
            <w:r>
              <w:t>изготовления изделий ДПИ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2B0627" w:rsidRDefault="00632847" w:rsidP="005B7B90">
            <w:pPr>
              <w:pStyle w:val="a9"/>
              <w:spacing w:after="0"/>
              <w:jc w:val="both"/>
            </w:pPr>
            <w:r w:rsidRPr="002B0627">
              <w:lastRenderedPageBreak/>
              <w:t>ПК</w:t>
            </w:r>
            <w:r w:rsidRPr="002B0627">
              <w:rPr>
                <w:spacing w:val="50"/>
              </w:rPr>
              <w:t xml:space="preserve"> </w:t>
            </w:r>
            <w:r w:rsidRPr="002B0627">
              <w:t>1.1.</w:t>
            </w:r>
            <w:r w:rsidRPr="002B0627">
              <w:rPr>
                <w:spacing w:val="50"/>
              </w:rPr>
              <w:t xml:space="preserve"> </w:t>
            </w:r>
            <w:r w:rsidRPr="002B0627">
              <w:t>Изобр</w:t>
            </w:r>
            <w:r w:rsidRPr="002B0627">
              <w:rPr>
                <w:spacing w:val="-1"/>
              </w:rPr>
              <w:t>а</w:t>
            </w:r>
            <w:r w:rsidRPr="002B0627">
              <w:t>ж</w:t>
            </w:r>
            <w:r w:rsidRPr="002B0627">
              <w:rPr>
                <w:spacing w:val="-2"/>
              </w:rPr>
              <w:t>а</w:t>
            </w:r>
            <w:r w:rsidRPr="002B0627">
              <w:t>ть</w:t>
            </w:r>
            <w:r w:rsidRPr="002B0627">
              <w:rPr>
                <w:spacing w:val="48"/>
              </w:rPr>
              <w:t xml:space="preserve"> </w:t>
            </w:r>
            <w:r w:rsidRPr="002B0627">
              <w:rPr>
                <w:spacing w:val="-1"/>
              </w:rPr>
              <w:t>че</w:t>
            </w:r>
            <w:r w:rsidRPr="002B0627">
              <w:t>лов</w:t>
            </w:r>
            <w:r w:rsidRPr="002B0627">
              <w:rPr>
                <w:spacing w:val="-2"/>
              </w:rPr>
              <w:t>е</w:t>
            </w:r>
            <w:r w:rsidRPr="002B0627">
              <w:t>ка</w:t>
            </w:r>
            <w:r w:rsidRPr="002B0627">
              <w:rPr>
                <w:spacing w:val="49"/>
              </w:rPr>
              <w:t xml:space="preserve"> </w:t>
            </w:r>
            <w:r w:rsidRPr="002B0627">
              <w:t>и</w:t>
            </w:r>
            <w:r w:rsidRPr="002B0627">
              <w:rPr>
                <w:spacing w:val="51"/>
              </w:rPr>
              <w:t xml:space="preserve"> </w:t>
            </w:r>
            <w:r w:rsidRPr="002B0627">
              <w:t>ок</w:t>
            </w:r>
            <w:r w:rsidRPr="002B0627">
              <w:rPr>
                <w:spacing w:val="2"/>
              </w:rPr>
              <w:t>р</w:t>
            </w:r>
            <w:r w:rsidRPr="002B0627">
              <w:rPr>
                <w:spacing w:val="-5"/>
              </w:rPr>
              <w:t>у</w:t>
            </w:r>
            <w:r w:rsidRPr="002B0627">
              <w:t>ж</w:t>
            </w:r>
            <w:r w:rsidRPr="002B0627">
              <w:rPr>
                <w:spacing w:val="-2"/>
              </w:rPr>
              <w:t>а</w:t>
            </w:r>
            <w:r w:rsidRPr="002B0627">
              <w:rPr>
                <w:spacing w:val="2"/>
              </w:rPr>
              <w:t>ющ</w:t>
            </w:r>
            <w:r w:rsidRPr="002B0627">
              <w:rPr>
                <w:spacing w:val="-5"/>
              </w:rPr>
              <w:t>у</w:t>
            </w:r>
            <w:r w:rsidRPr="002B0627">
              <w:t>ю</w:t>
            </w:r>
            <w:r w:rsidRPr="002B0627">
              <w:rPr>
                <w:spacing w:val="50"/>
              </w:rPr>
              <w:t xml:space="preserve"> </w:t>
            </w:r>
            <w:r w:rsidRPr="002B0627">
              <w:t>пр</w:t>
            </w:r>
            <w:r w:rsidRPr="002B0627">
              <w:rPr>
                <w:spacing w:val="-1"/>
              </w:rPr>
              <w:t>е</w:t>
            </w:r>
            <w:r w:rsidRPr="002B0627">
              <w:t>дм</w:t>
            </w:r>
            <w:r w:rsidRPr="002B0627">
              <w:rPr>
                <w:spacing w:val="-2"/>
              </w:rPr>
              <w:t>е</w:t>
            </w:r>
            <w:r w:rsidRPr="002B0627">
              <w:t>тн</w:t>
            </w:r>
            <w:r w:rsidRPr="002B0627">
              <w:rPr>
                <w:spacing w:val="5"/>
              </w:rPr>
              <w:t>о</w:t>
            </w:r>
            <w:r w:rsidRPr="002B0627">
              <w:rPr>
                <w:spacing w:val="-1"/>
              </w:rPr>
              <w:t>-¬</w:t>
            </w:r>
            <w:r w:rsidRPr="002B0627">
              <w:t>про</w:t>
            </w:r>
            <w:r w:rsidRPr="002B0627">
              <w:rPr>
                <w:spacing w:val="1"/>
              </w:rPr>
              <w:t>с</w:t>
            </w:r>
            <w:r w:rsidRPr="002B0627">
              <w:t>тр</w:t>
            </w:r>
            <w:r w:rsidRPr="002B0627">
              <w:rPr>
                <w:spacing w:val="-1"/>
              </w:rPr>
              <w:t>а</w:t>
            </w:r>
            <w:r w:rsidRPr="002B0627">
              <w:t>н</w:t>
            </w:r>
            <w:r w:rsidRPr="002B0627">
              <w:rPr>
                <w:spacing w:val="-1"/>
              </w:rPr>
              <w:t>с</w:t>
            </w:r>
            <w:r w:rsidRPr="002B0627">
              <w:t>тв</w:t>
            </w:r>
            <w:r w:rsidRPr="002B0627">
              <w:rPr>
                <w:spacing w:val="-2"/>
              </w:rPr>
              <w:t>е</w:t>
            </w:r>
            <w:r w:rsidRPr="002B0627">
              <w:t>н</w:t>
            </w:r>
            <w:r w:rsidRPr="002B0627">
              <w:rPr>
                <w:spacing w:val="3"/>
              </w:rPr>
              <w:t>н</w:t>
            </w:r>
            <w:r w:rsidRPr="002B0627">
              <w:rPr>
                <w:spacing w:val="-8"/>
              </w:rPr>
              <w:t>у</w:t>
            </w:r>
            <w:r w:rsidRPr="002B0627">
              <w:t>ю</w:t>
            </w:r>
            <w:r w:rsidRPr="002B0627">
              <w:rPr>
                <w:spacing w:val="50"/>
              </w:rPr>
              <w:t xml:space="preserve"> </w:t>
            </w:r>
            <w:r w:rsidRPr="002B0627">
              <w:rPr>
                <w:spacing w:val="-1"/>
              </w:rPr>
              <w:t>с</w:t>
            </w:r>
            <w:r w:rsidRPr="002B0627">
              <w:t>р</w:t>
            </w:r>
            <w:r w:rsidRPr="002B0627">
              <w:rPr>
                <w:spacing w:val="-1"/>
              </w:rPr>
              <w:t>е</w:t>
            </w:r>
            <w:r w:rsidRPr="002B0627">
              <w:rPr>
                <w:spacing w:val="4"/>
              </w:rPr>
              <w:t>д</w:t>
            </w:r>
            <w:r w:rsidRPr="002B0627">
              <w:t xml:space="preserve">у </w:t>
            </w:r>
            <w:r w:rsidRPr="002B0627">
              <w:rPr>
                <w:spacing w:val="-1"/>
              </w:rPr>
              <w:t>с</w:t>
            </w:r>
            <w:r w:rsidRPr="002B0627">
              <w:t>р</w:t>
            </w:r>
            <w:r w:rsidRPr="002B0627">
              <w:rPr>
                <w:spacing w:val="-1"/>
              </w:rPr>
              <w:t>е</w:t>
            </w:r>
            <w:r w:rsidRPr="002B0627">
              <w:t>д</w:t>
            </w:r>
            <w:r w:rsidRPr="002B0627">
              <w:rPr>
                <w:spacing w:val="-1"/>
              </w:rPr>
              <w:t>с</w:t>
            </w:r>
            <w:r w:rsidRPr="002B0627">
              <w:t>тва</w:t>
            </w:r>
            <w:r w:rsidRPr="002B0627">
              <w:rPr>
                <w:spacing w:val="-1"/>
              </w:rPr>
              <w:t>м</w:t>
            </w:r>
            <w:r w:rsidRPr="002B0627">
              <w:t xml:space="preserve">и </w:t>
            </w:r>
            <w:r w:rsidRPr="002B0627">
              <w:rPr>
                <w:spacing w:val="-1"/>
              </w:rPr>
              <w:t>а</w:t>
            </w:r>
            <w:r w:rsidRPr="002B0627">
              <w:t>к</w:t>
            </w:r>
            <w:r w:rsidRPr="002B0627">
              <w:rPr>
                <w:spacing w:val="-1"/>
              </w:rPr>
              <w:t>а</w:t>
            </w:r>
            <w:r w:rsidRPr="002B0627">
              <w:t>д</w:t>
            </w:r>
            <w:r w:rsidRPr="002B0627">
              <w:rPr>
                <w:spacing w:val="-1"/>
              </w:rPr>
              <w:t>ем</w:t>
            </w:r>
            <w:r w:rsidRPr="002B0627">
              <w:t>и</w:t>
            </w:r>
            <w:r w:rsidRPr="002B0627">
              <w:rPr>
                <w:spacing w:val="-1"/>
              </w:rPr>
              <w:t>ч</w:t>
            </w:r>
            <w:r w:rsidRPr="002B0627">
              <w:rPr>
                <w:spacing w:val="1"/>
              </w:rPr>
              <w:t>ес</w:t>
            </w:r>
            <w:r w:rsidRPr="002B0627">
              <w:t>кого ри</w:t>
            </w:r>
            <w:r w:rsidRPr="002B0627">
              <w:rPr>
                <w:spacing w:val="1"/>
              </w:rPr>
              <w:t>с</w:t>
            </w:r>
            <w:r w:rsidRPr="002B0627">
              <w:rPr>
                <w:spacing w:val="-8"/>
              </w:rPr>
              <w:t>у</w:t>
            </w:r>
            <w:r w:rsidRPr="002B0627">
              <w:t>нка</w:t>
            </w:r>
            <w:r w:rsidRPr="002B0627">
              <w:rPr>
                <w:spacing w:val="-1"/>
              </w:rPr>
              <w:t xml:space="preserve"> </w:t>
            </w:r>
            <w:r w:rsidRPr="002B0627">
              <w:t>и живоп</w:t>
            </w:r>
            <w:r w:rsidRPr="002B0627">
              <w:rPr>
                <w:spacing w:val="-2"/>
              </w:rPr>
              <w:t>и</w:t>
            </w:r>
            <w:r w:rsidRPr="002B0627">
              <w:rPr>
                <w:spacing w:val="-1"/>
              </w:rPr>
              <w:t>с</w:t>
            </w:r>
            <w:r w:rsidRPr="002B0627">
              <w:t>и.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CE5F89" w:rsidRDefault="00632847" w:rsidP="005B7B90">
            <w:r w:rsidRPr="00CE5F89">
              <w:t xml:space="preserve">Грамотное </w:t>
            </w:r>
            <w:r>
              <w:t>построение и живописное решение фигуры человека в практических работах.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2B0627" w:rsidRDefault="00D9012E" w:rsidP="005B7B90">
            <w:pPr>
              <w:pStyle w:val="a9"/>
              <w:spacing w:after="0"/>
              <w:jc w:val="both"/>
            </w:pPr>
            <w:r w:rsidRPr="002B0627">
              <w:t>ПК</w:t>
            </w:r>
            <w:r w:rsidRPr="002B0627">
              <w:rPr>
                <w:spacing w:val="31"/>
              </w:rPr>
              <w:t xml:space="preserve"> </w:t>
            </w:r>
            <w:r w:rsidRPr="002B0627">
              <w:t>1.2.</w:t>
            </w:r>
            <w:r w:rsidRPr="002B0627">
              <w:rPr>
                <w:spacing w:val="30"/>
              </w:rPr>
              <w:t xml:space="preserve"> </w:t>
            </w:r>
            <w:r w:rsidRPr="002B0627">
              <w:t>Созд</w:t>
            </w:r>
            <w:r w:rsidRPr="002B0627">
              <w:rPr>
                <w:spacing w:val="-1"/>
              </w:rPr>
              <w:t>а</w:t>
            </w:r>
            <w:r w:rsidRPr="002B0627">
              <w:t>в</w:t>
            </w:r>
            <w:r w:rsidRPr="002B0627">
              <w:rPr>
                <w:spacing w:val="-2"/>
              </w:rPr>
              <w:t>а</w:t>
            </w:r>
            <w:r w:rsidRPr="002B0627">
              <w:t>ть</w:t>
            </w:r>
            <w:r w:rsidRPr="002B0627">
              <w:rPr>
                <w:spacing w:val="31"/>
              </w:rPr>
              <w:t xml:space="preserve"> </w:t>
            </w:r>
            <w:r w:rsidRPr="002B0627">
              <w:rPr>
                <w:spacing w:val="4"/>
              </w:rPr>
              <w:t>х</w:t>
            </w:r>
            <w:r w:rsidRPr="002B0627">
              <w:rPr>
                <w:spacing w:val="-8"/>
              </w:rPr>
              <w:t>у</w:t>
            </w:r>
            <w:r w:rsidRPr="002B0627">
              <w:t>до</w:t>
            </w:r>
            <w:r w:rsidRPr="002B0627">
              <w:rPr>
                <w:spacing w:val="2"/>
              </w:rPr>
              <w:t>ж</w:t>
            </w:r>
            <w:r w:rsidRPr="002B0627">
              <w:rPr>
                <w:spacing w:val="-1"/>
              </w:rPr>
              <w:t>ес</w:t>
            </w:r>
            <w:r w:rsidRPr="002B0627">
              <w:t>т</w:t>
            </w:r>
            <w:r w:rsidRPr="002B0627">
              <w:rPr>
                <w:spacing w:val="1"/>
              </w:rPr>
              <w:t>в</w:t>
            </w:r>
            <w:r w:rsidRPr="002B0627">
              <w:rPr>
                <w:spacing w:val="-1"/>
              </w:rPr>
              <w:t>е</w:t>
            </w:r>
            <w:r w:rsidRPr="002B0627">
              <w:t>нн</w:t>
            </w:r>
            <w:r w:rsidRPr="002B0627">
              <w:rPr>
                <w:spacing w:val="3"/>
              </w:rPr>
              <w:t>о</w:t>
            </w:r>
            <w:r w:rsidRPr="002B0627">
              <w:rPr>
                <w:spacing w:val="-1"/>
              </w:rPr>
              <w:t>-</w:t>
            </w:r>
            <w:r w:rsidRPr="002B0627">
              <w:t>гр</w:t>
            </w:r>
            <w:r w:rsidRPr="002B0627">
              <w:rPr>
                <w:spacing w:val="-1"/>
              </w:rPr>
              <w:t>а</w:t>
            </w:r>
            <w:r w:rsidRPr="002B0627">
              <w:t>ф</w:t>
            </w:r>
            <w:r w:rsidRPr="002B0627">
              <w:rPr>
                <w:spacing w:val="1"/>
              </w:rPr>
              <w:t>и</w:t>
            </w:r>
            <w:r w:rsidRPr="002B0627">
              <w:rPr>
                <w:spacing w:val="-1"/>
              </w:rPr>
              <w:t>чес</w:t>
            </w:r>
            <w:r w:rsidRPr="002B0627">
              <w:t>кие</w:t>
            </w:r>
            <w:r w:rsidRPr="002B0627">
              <w:rPr>
                <w:spacing w:val="30"/>
              </w:rPr>
              <w:t xml:space="preserve"> </w:t>
            </w:r>
            <w:r w:rsidRPr="002B0627">
              <w:t>про</w:t>
            </w:r>
            <w:r w:rsidRPr="002B0627">
              <w:rPr>
                <w:spacing w:val="-1"/>
              </w:rPr>
              <w:t>е</w:t>
            </w:r>
            <w:r w:rsidRPr="002B0627">
              <w:t>кты</w:t>
            </w:r>
            <w:r w:rsidRPr="002B0627">
              <w:rPr>
                <w:spacing w:val="30"/>
              </w:rPr>
              <w:t xml:space="preserve"> </w:t>
            </w:r>
            <w:r w:rsidRPr="002B0627">
              <w:t>изд</w:t>
            </w:r>
            <w:r w:rsidRPr="002B0627">
              <w:rPr>
                <w:spacing w:val="-1"/>
              </w:rPr>
              <w:t>е</w:t>
            </w:r>
            <w:r w:rsidRPr="002B0627">
              <w:t>л</w:t>
            </w:r>
            <w:r w:rsidRPr="002B0627">
              <w:rPr>
                <w:spacing w:val="1"/>
              </w:rPr>
              <w:t>и</w:t>
            </w:r>
            <w:r w:rsidRPr="002B0627">
              <w:t>й</w:t>
            </w:r>
            <w:r w:rsidRPr="002B0627">
              <w:rPr>
                <w:spacing w:val="31"/>
              </w:rPr>
              <w:t xml:space="preserve"> </w:t>
            </w:r>
            <w:r w:rsidRPr="002B0627">
              <w:t>д</w:t>
            </w:r>
            <w:r w:rsidRPr="002B0627">
              <w:rPr>
                <w:spacing w:val="-1"/>
              </w:rPr>
              <w:t>е</w:t>
            </w:r>
            <w:r w:rsidRPr="002B0627">
              <w:t>кор</w:t>
            </w:r>
            <w:r w:rsidRPr="002B0627">
              <w:rPr>
                <w:spacing w:val="-1"/>
              </w:rPr>
              <w:t>а</w:t>
            </w:r>
            <w:r w:rsidRPr="002B0627">
              <w:t>тивн</w:t>
            </w:r>
            <w:r w:rsidRPr="002B0627">
              <w:rPr>
                <w:spacing w:val="5"/>
              </w:rPr>
              <w:t>о</w:t>
            </w:r>
            <w:r w:rsidRPr="002B0627">
              <w:t>- прикл</w:t>
            </w:r>
            <w:r w:rsidRPr="002B0627">
              <w:rPr>
                <w:spacing w:val="-1"/>
              </w:rPr>
              <w:t>а</w:t>
            </w:r>
            <w:r w:rsidRPr="002B0627">
              <w:rPr>
                <w:spacing w:val="-3"/>
              </w:rPr>
              <w:t>д</w:t>
            </w:r>
            <w:r w:rsidRPr="002B0627">
              <w:t>ного</w:t>
            </w:r>
            <w:r w:rsidRPr="002B0627">
              <w:rPr>
                <w:spacing w:val="14"/>
              </w:rPr>
              <w:t xml:space="preserve"> </w:t>
            </w:r>
            <w:r w:rsidRPr="002B0627">
              <w:t>и</w:t>
            </w:r>
            <w:r w:rsidRPr="002B0627">
              <w:rPr>
                <w:spacing w:val="-4"/>
              </w:rPr>
              <w:t>с</w:t>
            </w:r>
            <w:r w:rsidRPr="002B0627">
              <w:rPr>
                <w:spacing w:val="3"/>
              </w:rPr>
              <w:t>к</w:t>
            </w:r>
            <w:r w:rsidRPr="002B0627">
              <w:rPr>
                <w:spacing w:val="-5"/>
              </w:rPr>
              <w:t>у</w:t>
            </w:r>
            <w:r w:rsidRPr="002B0627">
              <w:rPr>
                <w:spacing w:val="-1"/>
              </w:rPr>
              <w:t>сс</w:t>
            </w:r>
            <w:r w:rsidRPr="002B0627">
              <w:t>т</w:t>
            </w:r>
            <w:r w:rsidRPr="002B0627">
              <w:rPr>
                <w:spacing w:val="1"/>
              </w:rPr>
              <w:t>в</w:t>
            </w:r>
            <w:r w:rsidRPr="002B0627">
              <w:t>а</w:t>
            </w:r>
            <w:r w:rsidRPr="002B0627">
              <w:rPr>
                <w:spacing w:val="15"/>
              </w:rPr>
              <w:t xml:space="preserve"> </w:t>
            </w:r>
            <w:r w:rsidRPr="002B0627">
              <w:t>ин</w:t>
            </w:r>
            <w:r w:rsidRPr="002B0627">
              <w:rPr>
                <w:spacing w:val="-3"/>
              </w:rPr>
              <w:t>д</w:t>
            </w:r>
            <w:r w:rsidRPr="002B0627">
              <w:t>иви</w:t>
            </w:r>
            <w:r w:rsidRPr="002B0627">
              <w:rPr>
                <w:spacing w:val="2"/>
              </w:rPr>
              <w:t>д</w:t>
            </w:r>
            <w:r w:rsidRPr="002B0627">
              <w:rPr>
                <w:spacing w:val="-8"/>
              </w:rPr>
              <w:t>у</w:t>
            </w:r>
            <w:r w:rsidRPr="002B0627">
              <w:rPr>
                <w:spacing w:val="-1"/>
              </w:rPr>
              <w:t>а</w:t>
            </w:r>
            <w:r w:rsidRPr="002B0627">
              <w:t>льного</w:t>
            </w:r>
            <w:r w:rsidRPr="002B0627">
              <w:rPr>
                <w:spacing w:val="14"/>
              </w:rPr>
              <w:t xml:space="preserve"> </w:t>
            </w:r>
            <w:r w:rsidRPr="002B0627">
              <w:t>и</w:t>
            </w:r>
            <w:r w:rsidRPr="002B0627">
              <w:rPr>
                <w:spacing w:val="12"/>
              </w:rPr>
              <w:t xml:space="preserve"> </w:t>
            </w:r>
            <w:r w:rsidRPr="002B0627">
              <w:rPr>
                <w:spacing w:val="-2"/>
              </w:rPr>
              <w:t>и</w:t>
            </w:r>
            <w:r w:rsidRPr="002B0627">
              <w:t>нт</w:t>
            </w:r>
            <w:r w:rsidRPr="002B0627">
              <w:rPr>
                <w:spacing w:val="-1"/>
              </w:rPr>
              <w:t>е</w:t>
            </w:r>
            <w:r w:rsidRPr="002B0627">
              <w:t>рь</w:t>
            </w:r>
            <w:r w:rsidRPr="002B0627">
              <w:rPr>
                <w:spacing w:val="-1"/>
              </w:rPr>
              <w:t>е</w:t>
            </w:r>
            <w:r w:rsidRPr="002B0627">
              <w:t>рного</w:t>
            </w:r>
            <w:r w:rsidRPr="002B0627">
              <w:rPr>
                <w:spacing w:val="11"/>
              </w:rPr>
              <w:t xml:space="preserve"> </w:t>
            </w:r>
            <w:r w:rsidRPr="002B0627">
              <w:t>зн</w:t>
            </w:r>
            <w:r w:rsidRPr="002B0627">
              <w:rPr>
                <w:spacing w:val="-1"/>
              </w:rPr>
              <w:t>аче</w:t>
            </w:r>
            <w:r w:rsidRPr="002B0627">
              <w:t>ния</w:t>
            </w:r>
            <w:r w:rsidRPr="002B0627">
              <w:rPr>
                <w:spacing w:val="11"/>
              </w:rPr>
              <w:t xml:space="preserve"> </w:t>
            </w:r>
            <w:r w:rsidRPr="002B0627">
              <w:t>и</w:t>
            </w:r>
            <w:r w:rsidRPr="002B0627">
              <w:rPr>
                <w:spacing w:val="15"/>
              </w:rPr>
              <w:t xml:space="preserve"> </w:t>
            </w:r>
            <w:r w:rsidRPr="002B0627">
              <w:t>воплощ</w:t>
            </w:r>
            <w:r w:rsidRPr="002B0627">
              <w:rPr>
                <w:spacing w:val="-1"/>
              </w:rPr>
              <w:t>а</w:t>
            </w:r>
            <w:r w:rsidRPr="002B0627">
              <w:t>ть</w:t>
            </w:r>
            <w:r w:rsidRPr="002B0627">
              <w:rPr>
                <w:spacing w:val="12"/>
              </w:rPr>
              <w:t xml:space="preserve"> </w:t>
            </w:r>
            <w:r w:rsidRPr="002B0627">
              <w:rPr>
                <w:spacing w:val="-2"/>
              </w:rPr>
              <w:t>и</w:t>
            </w:r>
            <w:r w:rsidRPr="002B0627">
              <w:t>х</w:t>
            </w:r>
            <w:r w:rsidRPr="002B0627">
              <w:rPr>
                <w:spacing w:val="14"/>
              </w:rPr>
              <w:t xml:space="preserve"> </w:t>
            </w:r>
            <w:r w:rsidRPr="002B0627">
              <w:t xml:space="preserve">в </w:t>
            </w:r>
            <w:r w:rsidRPr="002B0627">
              <w:rPr>
                <w:spacing w:val="-1"/>
              </w:rPr>
              <w:t>ма</w:t>
            </w:r>
            <w:r w:rsidRPr="002B0627">
              <w:t>т</w:t>
            </w:r>
            <w:r w:rsidRPr="002B0627">
              <w:rPr>
                <w:spacing w:val="-1"/>
              </w:rPr>
              <w:t>е</w:t>
            </w:r>
            <w:r w:rsidRPr="002B0627">
              <w:t>ри</w:t>
            </w:r>
            <w:r w:rsidRPr="002B0627">
              <w:rPr>
                <w:spacing w:val="-1"/>
              </w:rPr>
              <w:t>а</w:t>
            </w:r>
            <w:r w:rsidRPr="002B0627">
              <w:t>л</w:t>
            </w:r>
            <w:r w:rsidRPr="002B0627">
              <w:rPr>
                <w:spacing w:val="-1"/>
              </w:rPr>
              <w:t>е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Default="00632847" w:rsidP="005B7B90">
            <w:r w:rsidRPr="008E0A5B">
              <w:t xml:space="preserve">Грамотное композиционное </w:t>
            </w:r>
            <w:proofErr w:type="gramStart"/>
            <w:r w:rsidRPr="008E0A5B">
              <w:t xml:space="preserve">решение </w:t>
            </w:r>
            <w:r>
              <w:t xml:space="preserve"> изделия</w:t>
            </w:r>
            <w:proofErr w:type="gramEnd"/>
            <w:r>
              <w:t xml:space="preserve"> декоративно-прикладного искусства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2B0627" w:rsidRDefault="00D9012E" w:rsidP="005B7B90">
            <w:pPr>
              <w:pStyle w:val="a9"/>
              <w:spacing w:after="0"/>
            </w:pPr>
            <w:r w:rsidRPr="002B0627">
              <w:t>ПК</w:t>
            </w:r>
            <w:r w:rsidRPr="002B0627">
              <w:rPr>
                <w:spacing w:val="45"/>
              </w:rPr>
              <w:t xml:space="preserve"> </w:t>
            </w:r>
            <w:r w:rsidRPr="002B0627">
              <w:t>1.3.</w:t>
            </w:r>
            <w:r w:rsidRPr="002B0627">
              <w:rPr>
                <w:spacing w:val="45"/>
              </w:rPr>
              <w:t xml:space="preserve"> </w:t>
            </w:r>
            <w:r w:rsidRPr="002B0627">
              <w:t>Со</w:t>
            </w:r>
            <w:r w:rsidRPr="002B0627">
              <w:rPr>
                <w:spacing w:val="-3"/>
              </w:rPr>
              <w:t>б</w:t>
            </w:r>
            <w:r w:rsidRPr="002B0627">
              <w:t>ир</w:t>
            </w:r>
            <w:r w:rsidRPr="002B0627">
              <w:rPr>
                <w:spacing w:val="-1"/>
              </w:rPr>
              <w:t>а</w:t>
            </w:r>
            <w:r w:rsidRPr="002B0627">
              <w:t>ть,</w:t>
            </w:r>
            <w:r w:rsidRPr="002B0627">
              <w:rPr>
                <w:spacing w:val="45"/>
              </w:rPr>
              <w:t xml:space="preserve"> </w:t>
            </w:r>
            <w:r w:rsidRPr="002B0627">
              <w:rPr>
                <w:spacing w:val="-4"/>
              </w:rPr>
              <w:t>а</w:t>
            </w:r>
            <w:r w:rsidRPr="002B0627">
              <w:t>н</w:t>
            </w:r>
            <w:r w:rsidRPr="002B0627">
              <w:rPr>
                <w:spacing w:val="-1"/>
              </w:rPr>
              <w:t>а</w:t>
            </w:r>
            <w:r w:rsidRPr="002B0627">
              <w:t>л</w:t>
            </w:r>
            <w:r w:rsidRPr="002B0627">
              <w:rPr>
                <w:spacing w:val="1"/>
              </w:rPr>
              <w:t>и</w:t>
            </w:r>
            <w:r w:rsidRPr="002B0627">
              <w:rPr>
                <w:spacing w:val="-2"/>
              </w:rPr>
              <w:t>з</w:t>
            </w:r>
            <w:r w:rsidRPr="002B0627">
              <w:t>иров</w:t>
            </w:r>
            <w:r w:rsidRPr="002B0627">
              <w:rPr>
                <w:spacing w:val="-2"/>
              </w:rPr>
              <w:t>а</w:t>
            </w:r>
            <w:r w:rsidRPr="002B0627">
              <w:t>ть</w:t>
            </w:r>
            <w:r w:rsidRPr="002B0627">
              <w:rPr>
                <w:spacing w:val="43"/>
              </w:rPr>
              <w:t xml:space="preserve"> </w:t>
            </w:r>
            <w:r w:rsidRPr="002B0627">
              <w:t>и</w:t>
            </w:r>
            <w:r w:rsidRPr="002B0627">
              <w:rPr>
                <w:spacing w:val="46"/>
              </w:rPr>
              <w:t xml:space="preserve"> </w:t>
            </w:r>
            <w:r w:rsidRPr="002B0627">
              <w:rPr>
                <w:spacing w:val="-1"/>
              </w:rPr>
              <w:t>с</w:t>
            </w:r>
            <w:r w:rsidRPr="002B0627">
              <w:t>и</w:t>
            </w:r>
            <w:r w:rsidRPr="002B0627">
              <w:rPr>
                <w:spacing w:val="-1"/>
              </w:rPr>
              <w:t>с</w:t>
            </w:r>
            <w:r w:rsidRPr="002B0627">
              <w:t>т</w:t>
            </w:r>
            <w:r w:rsidRPr="002B0627">
              <w:rPr>
                <w:spacing w:val="-1"/>
              </w:rPr>
              <w:t>ема</w:t>
            </w:r>
            <w:r w:rsidRPr="002B0627">
              <w:t>тизиров</w:t>
            </w:r>
            <w:r w:rsidRPr="002B0627">
              <w:rPr>
                <w:spacing w:val="-2"/>
              </w:rPr>
              <w:t>ат</w:t>
            </w:r>
            <w:r w:rsidRPr="002B0627">
              <w:t>ь</w:t>
            </w:r>
            <w:r w:rsidRPr="002B0627">
              <w:rPr>
                <w:spacing w:val="52"/>
              </w:rPr>
              <w:t xml:space="preserve"> </w:t>
            </w:r>
            <w:r w:rsidRPr="002B0627">
              <w:t>п</w:t>
            </w:r>
            <w:r w:rsidRPr="002B0627">
              <w:rPr>
                <w:spacing w:val="-3"/>
              </w:rPr>
              <w:t>о</w:t>
            </w:r>
            <w:r w:rsidRPr="002B0627">
              <w:t>дготовит</w:t>
            </w:r>
            <w:r w:rsidRPr="002B0627">
              <w:rPr>
                <w:spacing w:val="-4"/>
              </w:rPr>
              <w:t>е</w:t>
            </w:r>
            <w:r w:rsidRPr="002B0627">
              <w:t>льный</w:t>
            </w:r>
            <w:r w:rsidRPr="002B0627">
              <w:rPr>
                <w:spacing w:val="43"/>
              </w:rPr>
              <w:t xml:space="preserve"> </w:t>
            </w:r>
            <w:r w:rsidRPr="002B0627">
              <w:rPr>
                <w:spacing w:val="-1"/>
              </w:rPr>
              <w:t>ма</w:t>
            </w:r>
            <w:r w:rsidRPr="002B0627">
              <w:t>т</w:t>
            </w:r>
            <w:r w:rsidRPr="002B0627">
              <w:rPr>
                <w:spacing w:val="-1"/>
              </w:rPr>
              <w:t>е</w:t>
            </w:r>
            <w:r w:rsidRPr="002B0627">
              <w:t>ри</w:t>
            </w:r>
            <w:r w:rsidRPr="002B0627">
              <w:rPr>
                <w:spacing w:val="-1"/>
              </w:rPr>
              <w:t>а</w:t>
            </w:r>
            <w:r w:rsidRPr="002B0627">
              <w:t>л</w:t>
            </w:r>
            <w:r w:rsidRPr="002B0627">
              <w:rPr>
                <w:spacing w:val="45"/>
              </w:rPr>
              <w:t xml:space="preserve"> </w:t>
            </w:r>
            <w:r w:rsidRPr="002B0627">
              <w:t>п</w:t>
            </w:r>
            <w:r w:rsidRPr="002B0627">
              <w:rPr>
                <w:spacing w:val="-3"/>
              </w:rPr>
              <w:t>р</w:t>
            </w:r>
            <w:r w:rsidRPr="002B0627">
              <w:t>и про</w:t>
            </w:r>
            <w:r w:rsidRPr="002B0627">
              <w:rPr>
                <w:spacing w:val="-1"/>
              </w:rPr>
              <w:t>е</w:t>
            </w:r>
            <w:r w:rsidRPr="002B0627">
              <w:t>ктиров</w:t>
            </w:r>
            <w:r w:rsidRPr="002B0627">
              <w:rPr>
                <w:spacing w:val="-2"/>
              </w:rPr>
              <w:t>ан</w:t>
            </w:r>
            <w:r w:rsidRPr="002B0627">
              <w:t>ии</w:t>
            </w:r>
            <w:r w:rsidRPr="002B0627">
              <w:rPr>
                <w:spacing w:val="-2"/>
              </w:rPr>
              <w:t xml:space="preserve"> </w:t>
            </w:r>
            <w:r w:rsidRPr="002B0627">
              <w:t>изд</w:t>
            </w:r>
            <w:r w:rsidRPr="002B0627">
              <w:rPr>
                <w:spacing w:val="-1"/>
              </w:rPr>
              <w:t>е</w:t>
            </w:r>
            <w:r w:rsidRPr="002B0627">
              <w:t>л</w:t>
            </w:r>
            <w:r w:rsidRPr="002B0627">
              <w:rPr>
                <w:spacing w:val="-1"/>
              </w:rPr>
              <w:t>и</w:t>
            </w:r>
            <w:r w:rsidRPr="002B0627">
              <w:t>й д</w:t>
            </w:r>
            <w:r w:rsidRPr="002B0627">
              <w:rPr>
                <w:spacing w:val="-1"/>
              </w:rPr>
              <w:t>е</w:t>
            </w:r>
            <w:r w:rsidRPr="002B0627">
              <w:t>кор</w:t>
            </w:r>
            <w:r w:rsidRPr="002B0627">
              <w:rPr>
                <w:spacing w:val="-1"/>
              </w:rPr>
              <w:t>а</w:t>
            </w:r>
            <w:r w:rsidRPr="002B0627">
              <w:t>тивн</w:t>
            </w:r>
            <w:r w:rsidRPr="002B0627">
              <w:rPr>
                <w:spacing w:val="3"/>
              </w:rPr>
              <w:t>о</w:t>
            </w:r>
            <w:r w:rsidRPr="002B0627">
              <w:rPr>
                <w:spacing w:val="-1"/>
              </w:rPr>
              <w:t>-¬</w:t>
            </w:r>
            <w:r w:rsidRPr="002B0627">
              <w:t>п</w:t>
            </w:r>
            <w:r w:rsidRPr="002B0627">
              <w:rPr>
                <w:spacing w:val="-3"/>
              </w:rPr>
              <w:t>р</w:t>
            </w:r>
            <w:r w:rsidRPr="002B0627">
              <w:t>икл</w:t>
            </w:r>
            <w:r w:rsidRPr="002B0627">
              <w:rPr>
                <w:spacing w:val="-4"/>
              </w:rPr>
              <w:t>а</w:t>
            </w:r>
            <w:r w:rsidRPr="002B0627">
              <w:t>д</w:t>
            </w:r>
            <w:r w:rsidRPr="002B0627">
              <w:rPr>
                <w:spacing w:val="1"/>
              </w:rPr>
              <w:t>н</w:t>
            </w:r>
            <w:r w:rsidRPr="002B0627">
              <w:t>ого и</w:t>
            </w:r>
            <w:r w:rsidRPr="002B0627">
              <w:rPr>
                <w:spacing w:val="-1"/>
              </w:rPr>
              <w:t>с</w:t>
            </w:r>
            <w:r w:rsidRPr="002B0627">
              <w:rPr>
                <w:spacing w:val="3"/>
              </w:rPr>
              <w:t>к</w:t>
            </w:r>
            <w:r w:rsidRPr="002B0627">
              <w:rPr>
                <w:spacing w:val="-8"/>
              </w:rPr>
              <w:t>у</w:t>
            </w:r>
            <w:r w:rsidRPr="002B0627">
              <w:rPr>
                <w:spacing w:val="1"/>
              </w:rPr>
              <w:t>с</w:t>
            </w:r>
            <w:r w:rsidRPr="002B0627">
              <w:rPr>
                <w:spacing w:val="-1"/>
              </w:rPr>
              <w:t>с</w:t>
            </w:r>
            <w:r w:rsidRPr="002B0627">
              <w:t>тв</w:t>
            </w:r>
            <w:r w:rsidRPr="002B0627">
              <w:rPr>
                <w:spacing w:val="-2"/>
              </w:rPr>
              <w:t>а</w:t>
            </w:r>
            <w:r w:rsidRPr="002B0627">
              <w:t>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Default="00632847" w:rsidP="005B7B90">
            <w:r>
              <w:t>Посещение музеев, выставок, применение информационных технологий.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2B0627" w:rsidRDefault="00D9012E" w:rsidP="005B7B90">
            <w:pPr>
              <w:pStyle w:val="a9"/>
              <w:spacing w:after="0"/>
              <w:jc w:val="both"/>
            </w:pPr>
            <w:r w:rsidRPr="002B0627">
              <w:t>ПК</w:t>
            </w:r>
            <w:r w:rsidRPr="002B0627">
              <w:rPr>
                <w:spacing w:val="28"/>
              </w:rPr>
              <w:t xml:space="preserve"> </w:t>
            </w:r>
            <w:r w:rsidRPr="002B0627">
              <w:t>1.4.</w:t>
            </w:r>
            <w:r w:rsidRPr="002B0627">
              <w:rPr>
                <w:spacing w:val="28"/>
              </w:rPr>
              <w:t xml:space="preserve"> </w:t>
            </w:r>
            <w:r w:rsidRPr="002B0627">
              <w:rPr>
                <w:spacing w:val="-2"/>
              </w:rPr>
              <w:t>В</w:t>
            </w:r>
            <w:r w:rsidRPr="002B0627">
              <w:t>оплощ</w:t>
            </w:r>
            <w:r w:rsidRPr="002B0627">
              <w:rPr>
                <w:spacing w:val="-1"/>
              </w:rPr>
              <w:t>а</w:t>
            </w:r>
            <w:r w:rsidRPr="002B0627">
              <w:t>ть</w:t>
            </w:r>
            <w:r w:rsidRPr="002B0627">
              <w:rPr>
                <w:spacing w:val="29"/>
              </w:rPr>
              <w:t xml:space="preserve"> </w:t>
            </w:r>
            <w:r w:rsidRPr="002B0627">
              <w:t>в</w:t>
            </w:r>
            <w:r w:rsidRPr="002B0627">
              <w:rPr>
                <w:spacing w:val="28"/>
              </w:rPr>
              <w:t xml:space="preserve"> </w:t>
            </w:r>
            <w:r w:rsidRPr="002B0627">
              <w:rPr>
                <w:spacing w:val="-1"/>
              </w:rPr>
              <w:t>ма</w:t>
            </w:r>
            <w:r w:rsidRPr="002B0627">
              <w:t>т</w:t>
            </w:r>
            <w:r w:rsidRPr="002B0627">
              <w:rPr>
                <w:spacing w:val="-1"/>
              </w:rPr>
              <w:t>е</w:t>
            </w:r>
            <w:r w:rsidRPr="002B0627">
              <w:t>ри</w:t>
            </w:r>
            <w:r w:rsidRPr="002B0627">
              <w:rPr>
                <w:spacing w:val="-1"/>
              </w:rPr>
              <w:t>а</w:t>
            </w:r>
            <w:r w:rsidRPr="002B0627">
              <w:t>ле</w:t>
            </w:r>
            <w:r w:rsidRPr="002B0627">
              <w:rPr>
                <w:spacing w:val="30"/>
              </w:rPr>
              <w:t xml:space="preserve"> </w:t>
            </w:r>
            <w:r w:rsidRPr="002B0627">
              <w:rPr>
                <w:spacing w:val="-1"/>
              </w:rPr>
              <w:t>с</w:t>
            </w:r>
            <w:r w:rsidRPr="002B0627">
              <w:rPr>
                <w:spacing w:val="1"/>
              </w:rPr>
              <w:t>а</w:t>
            </w:r>
            <w:r w:rsidRPr="002B0627">
              <w:rPr>
                <w:spacing w:val="-1"/>
              </w:rPr>
              <w:t>м</w:t>
            </w:r>
            <w:r w:rsidRPr="002B0627">
              <w:t>о</w:t>
            </w:r>
            <w:r w:rsidRPr="002B0627">
              <w:rPr>
                <w:spacing w:val="1"/>
              </w:rPr>
              <w:t>с</w:t>
            </w:r>
            <w:r w:rsidRPr="002B0627">
              <w:t>тоятельно</w:t>
            </w:r>
            <w:r w:rsidRPr="002B0627">
              <w:rPr>
                <w:spacing w:val="28"/>
              </w:rPr>
              <w:t xml:space="preserve"> </w:t>
            </w:r>
            <w:r w:rsidRPr="002B0627">
              <w:t>р</w:t>
            </w:r>
            <w:r w:rsidRPr="002B0627">
              <w:rPr>
                <w:spacing w:val="-1"/>
              </w:rPr>
              <w:t>а</w:t>
            </w:r>
            <w:r w:rsidRPr="002B0627">
              <w:t>зр</w:t>
            </w:r>
            <w:r w:rsidRPr="002B0627">
              <w:rPr>
                <w:spacing w:val="-1"/>
              </w:rPr>
              <w:t>а</w:t>
            </w:r>
            <w:r w:rsidRPr="002B0627">
              <w:t>бот</w:t>
            </w:r>
            <w:r w:rsidRPr="002B0627">
              <w:rPr>
                <w:spacing w:val="-1"/>
              </w:rPr>
              <w:t>а</w:t>
            </w:r>
            <w:r w:rsidRPr="002B0627">
              <w:rPr>
                <w:spacing w:val="-2"/>
              </w:rPr>
              <w:t>н</w:t>
            </w:r>
            <w:r w:rsidRPr="002B0627">
              <w:t>ный</w:t>
            </w:r>
            <w:r w:rsidRPr="002B0627">
              <w:rPr>
                <w:spacing w:val="29"/>
              </w:rPr>
              <w:t xml:space="preserve"> </w:t>
            </w:r>
            <w:r w:rsidRPr="002B0627">
              <w:t>про</w:t>
            </w:r>
            <w:r w:rsidRPr="002B0627">
              <w:rPr>
                <w:spacing w:val="-1"/>
              </w:rPr>
              <w:t>е</w:t>
            </w:r>
            <w:r w:rsidRPr="002B0627">
              <w:t>кт</w:t>
            </w:r>
            <w:r w:rsidRPr="002B0627">
              <w:rPr>
                <w:spacing w:val="26"/>
              </w:rPr>
              <w:t xml:space="preserve"> </w:t>
            </w:r>
            <w:r w:rsidRPr="002B0627">
              <w:t>изд</w:t>
            </w:r>
            <w:r w:rsidRPr="002B0627">
              <w:rPr>
                <w:spacing w:val="-1"/>
              </w:rPr>
              <w:t>е</w:t>
            </w:r>
            <w:r w:rsidRPr="002B0627">
              <w:rPr>
                <w:spacing w:val="-3"/>
              </w:rPr>
              <w:t>л</w:t>
            </w:r>
            <w:r w:rsidRPr="002B0627">
              <w:t>ия д</w:t>
            </w:r>
            <w:r w:rsidRPr="002B0627">
              <w:rPr>
                <w:spacing w:val="-1"/>
              </w:rPr>
              <w:t>е</w:t>
            </w:r>
            <w:r w:rsidRPr="002B0627">
              <w:t>кор</w:t>
            </w:r>
            <w:r w:rsidRPr="002B0627">
              <w:rPr>
                <w:spacing w:val="-1"/>
              </w:rPr>
              <w:t>а</w:t>
            </w:r>
            <w:r w:rsidRPr="002B0627">
              <w:t>тивно</w:t>
            </w:r>
            <w:r w:rsidRPr="002B0627">
              <w:rPr>
                <w:spacing w:val="-1"/>
              </w:rPr>
              <w:t>-</w:t>
            </w:r>
            <w:r w:rsidRPr="002B0627">
              <w:t>пр</w:t>
            </w:r>
            <w:r w:rsidRPr="002B0627">
              <w:rPr>
                <w:spacing w:val="-2"/>
              </w:rPr>
              <w:t>и</w:t>
            </w:r>
            <w:r w:rsidRPr="002B0627">
              <w:t>кл</w:t>
            </w:r>
            <w:r w:rsidRPr="002B0627">
              <w:rPr>
                <w:spacing w:val="-1"/>
              </w:rPr>
              <w:t>а</w:t>
            </w:r>
            <w:r w:rsidRPr="002B0627">
              <w:t>д</w:t>
            </w:r>
            <w:r w:rsidRPr="002B0627">
              <w:rPr>
                <w:spacing w:val="-1"/>
              </w:rPr>
              <w:t>н</w:t>
            </w:r>
            <w:r w:rsidRPr="002B0627">
              <w:t>ого и</w:t>
            </w:r>
            <w:r w:rsidRPr="002B0627">
              <w:rPr>
                <w:spacing w:val="-1"/>
              </w:rPr>
              <w:t>с</w:t>
            </w:r>
            <w:r w:rsidRPr="002B0627">
              <w:rPr>
                <w:spacing w:val="3"/>
              </w:rPr>
              <w:t>к</w:t>
            </w:r>
            <w:r w:rsidRPr="002B0627">
              <w:rPr>
                <w:spacing w:val="-5"/>
              </w:rPr>
              <w:t>у</w:t>
            </w:r>
            <w:r w:rsidRPr="002B0627">
              <w:rPr>
                <w:spacing w:val="-1"/>
              </w:rPr>
              <w:t>сс</w:t>
            </w:r>
            <w:r w:rsidRPr="002B0627">
              <w:t>т</w:t>
            </w:r>
            <w:r w:rsidRPr="002B0627">
              <w:rPr>
                <w:spacing w:val="1"/>
              </w:rPr>
              <w:t>в</w:t>
            </w:r>
            <w:r w:rsidRPr="002B0627">
              <w:t>а</w:t>
            </w:r>
            <w:r w:rsidRPr="002B0627">
              <w:rPr>
                <w:spacing w:val="-1"/>
              </w:rPr>
              <w:t xml:space="preserve"> (</w:t>
            </w:r>
            <w:r w:rsidRPr="002B0627">
              <w:t>по вид</w:t>
            </w:r>
            <w:r w:rsidRPr="002B0627">
              <w:rPr>
                <w:spacing w:val="-1"/>
              </w:rPr>
              <w:t>ам</w:t>
            </w:r>
            <w:r w:rsidRPr="002B0627">
              <w:t>).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47" w:rsidRDefault="00632847" w:rsidP="005B7B90">
            <w:r>
              <w:t>Алгоритм создания художественного произведения.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2B0627" w:rsidRDefault="00D9012E" w:rsidP="005B7B90">
            <w:pPr>
              <w:pStyle w:val="a9"/>
              <w:spacing w:after="0"/>
              <w:jc w:val="both"/>
            </w:pPr>
            <w:r w:rsidRPr="002B0627">
              <w:t>ПК</w:t>
            </w:r>
            <w:r w:rsidRPr="002B0627">
              <w:rPr>
                <w:spacing w:val="7"/>
              </w:rPr>
              <w:t xml:space="preserve"> </w:t>
            </w:r>
            <w:r w:rsidRPr="002B0627">
              <w:t>1.5.</w:t>
            </w:r>
            <w:r w:rsidRPr="002B0627">
              <w:rPr>
                <w:spacing w:val="6"/>
              </w:rPr>
              <w:t xml:space="preserve"> </w:t>
            </w:r>
            <w:r w:rsidRPr="002B0627">
              <w:rPr>
                <w:spacing w:val="-2"/>
              </w:rPr>
              <w:t>В</w:t>
            </w:r>
            <w:r w:rsidRPr="002B0627">
              <w:t>ыпол</w:t>
            </w:r>
            <w:r w:rsidRPr="002B0627">
              <w:rPr>
                <w:spacing w:val="1"/>
              </w:rPr>
              <w:t>н</w:t>
            </w:r>
            <w:r w:rsidRPr="002B0627">
              <w:t>ять</w:t>
            </w:r>
            <w:r w:rsidRPr="002B0627">
              <w:rPr>
                <w:spacing w:val="7"/>
              </w:rPr>
              <w:t xml:space="preserve"> </w:t>
            </w:r>
            <w:r w:rsidRPr="002B0627">
              <w:t>э</w:t>
            </w:r>
            <w:r w:rsidRPr="002B0627">
              <w:rPr>
                <w:spacing w:val="-1"/>
              </w:rPr>
              <w:t>с</w:t>
            </w:r>
            <w:r w:rsidRPr="002B0627">
              <w:rPr>
                <w:spacing w:val="-2"/>
              </w:rPr>
              <w:t>к</w:t>
            </w:r>
            <w:r w:rsidRPr="002B0627">
              <w:t>изы</w:t>
            </w:r>
            <w:r w:rsidRPr="002B0627">
              <w:rPr>
                <w:spacing w:val="6"/>
              </w:rPr>
              <w:t xml:space="preserve"> </w:t>
            </w:r>
            <w:r w:rsidRPr="002B0627">
              <w:t>и</w:t>
            </w:r>
            <w:r w:rsidRPr="002B0627">
              <w:rPr>
                <w:spacing w:val="5"/>
              </w:rPr>
              <w:t xml:space="preserve"> </w:t>
            </w:r>
            <w:r w:rsidRPr="002B0627">
              <w:t>про</w:t>
            </w:r>
            <w:r w:rsidRPr="002B0627">
              <w:rPr>
                <w:spacing w:val="-1"/>
              </w:rPr>
              <w:t>е</w:t>
            </w:r>
            <w:r w:rsidRPr="002B0627">
              <w:t>кты</w:t>
            </w:r>
            <w:r w:rsidRPr="002B0627">
              <w:rPr>
                <w:spacing w:val="6"/>
              </w:rPr>
              <w:t xml:space="preserve"> </w:t>
            </w:r>
            <w:r w:rsidRPr="002B0627">
              <w:t>с</w:t>
            </w:r>
            <w:r w:rsidRPr="002B0627">
              <w:rPr>
                <w:spacing w:val="6"/>
              </w:rPr>
              <w:t xml:space="preserve"> </w:t>
            </w:r>
            <w:r w:rsidRPr="002B0627">
              <w:t>и</w:t>
            </w:r>
            <w:r w:rsidRPr="002B0627">
              <w:rPr>
                <w:spacing w:val="-1"/>
              </w:rPr>
              <w:t>с</w:t>
            </w:r>
            <w:r w:rsidRPr="002B0627">
              <w:t>по</w:t>
            </w:r>
            <w:r w:rsidRPr="002B0627">
              <w:rPr>
                <w:spacing w:val="-3"/>
              </w:rPr>
              <w:t>л</w:t>
            </w:r>
            <w:r w:rsidRPr="002B0627">
              <w:t>ьзов</w:t>
            </w:r>
            <w:r w:rsidRPr="002B0627">
              <w:rPr>
                <w:spacing w:val="4"/>
              </w:rPr>
              <w:t>а</w:t>
            </w:r>
            <w:r w:rsidRPr="002B0627">
              <w:t>ни</w:t>
            </w:r>
            <w:r w:rsidRPr="002B0627">
              <w:rPr>
                <w:spacing w:val="-1"/>
              </w:rPr>
              <w:t>е</w:t>
            </w:r>
            <w:r w:rsidRPr="002B0627">
              <w:t>м</w:t>
            </w:r>
            <w:r w:rsidRPr="002B0627">
              <w:rPr>
                <w:spacing w:val="6"/>
              </w:rPr>
              <w:t xml:space="preserve"> </w:t>
            </w:r>
            <w:r w:rsidRPr="002B0627">
              <w:t>р</w:t>
            </w:r>
            <w:r w:rsidRPr="002B0627">
              <w:rPr>
                <w:spacing w:val="-1"/>
              </w:rPr>
              <w:t>а</w:t>
            </w:r>
            <w:r w:rsidRPr="002B0627">
              <w:t>зл</w:t>
            </w:r>
            <w:r w:rsidRPr="002B0627">
              <w:rPr>
                <w:spacing w:val="1"/>
              </w:rPr>
              <w:t>и</w:t>
            </w:r>
            <w:r w:rsidRPr="002B0627">
              <w:rPr>
                <w:spacing w:val="-1"/>
              </w:rPr>
              <w:t>ч</w:t>
            </w:r>
            <w:r w:rsidRPr="002B0627">
              <w:t>н</w:t>
            </w:r>
            <w:r w:rsidRPr="002B0627">
              <w:rPr>
                <w:spacing w:val="-3"/>
              </w:rPr>
              <w:t>ы</w:t>
            </w:r>
            <w:r w:rsidRPr="002B0627">
              <w:t>х</w:t>
            </w:r>
            <w:r w:rsidRPr="002B0627">
              <w:rPr>
                <w:spacing w:val="9"/>
              </w:rPr>
              <w:t xml:space="preserve"> </w:t>
            </w:r>
            <w:r w:rsidRPr="002B0627">
              <w:rPr>
                <w:spacing w:val="-3"/>
              </w:rPr>
              <w:t>г</w:t>
            </w:r>
            <w:r w:rsidRPr="002B0627">
              <w:t>р</w:t>
            </w:r>
            <w:r w:rsidRPr="002B0627">
              <w:rPr>
                <w:spacing w:val="-1"/>
              </w:rPr>
              <w:t>а</w:t>
            </w:r>
            <w:r w:rsidRPr="002B0627">
              <w:t>ф</w:t>
            </w:r>
            <w:r w:rsidRPr="002B0627">
              <w:rPr>
                <w:spacing w:val="1"/>
              </w:rPr>
              <w:t>и</w:t>
            </w:r>
            <w:r w:rsidRPr="002B0627">
              <w:rPr>
                <w:spacing w:val="-1"/>
              </w:rPr>
              <w:t>чес</w:t>
            </w:r>
            <w:r w:rsidRPr="002B0627">
              <w:t>ких</w:t>
            </w:r>
            <w:r w:rsidRPr="002B0627">
              <w:rPr>
                <w:spacing w:val="9"/>
              </w:rPr>
              <w:t xml:space="preserve"> </w:t>
            </w:r>
            <w:r w:rsidRPr="002B0627">
              <w:rPr>
                <w:spacing w:val="-1"/>
              </w:rPr>
              <w:t>с</w:t>
            </w:r>
            <w:r w:rsidRPr="002B0627">
              <w:t>р</w:t>
            </w:r>
            <w:r w:rsidRPr="002B0627">
              <w:rPr>
                <w:spacing w:val="-1"/>
              </w:rPr>
              <w:t>е</w:t>
            </w:r>
            <w:r w:rsidRPr="002B0627">
              <w:t>д</w:t>
            </w:r>
            <w:r w:rsidRPr="002B0627">
              <w:rPr>
                <w:spacing w:val="-1"/>
              </w:rPr>
              <w:t>с</w:t>
            </w:r>
            <w:r w:rsidRPr="002B0627">
              <w:t>тв</w:t>
            </w:r>
            <w:r w:rsidRPr="002B0627">
              <w:rPr>
                <w:spacing w:val="4"/>
              </w:rPr>
              <w:t xml:space="preserve"> </w:t>
            </w:r>
            <w:r w:rsidRPr="002B0627">
              <w:t>и при</w:t>
            </w:r>
            <w:r w:rsidRPr="002B0627">
              <w:rPr>
                <w:spacing w:val="-1"/>
              </w:rPr>
              <w:t>ем</w:t>
            </w:r>
            <w:r w:rsidRPr="002B0627">
              <w:t xml:space="preserve">ов. 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Default="00632847" w:rsidP="005B7B90">
            <w:r w:rsidRPr="00B16DC2">
              <w:t xml:space="preserve">Выполнение творческих и других заданий с учетом поставленных профессиональных задач, участие в профессиональных </w:t>
            </w:r>
            <w:proofErr w:type="gramStart"/>
            <w:r w:rsidRPr="00B16DC2">
              <w:t>конкурсах ,посещение</w:t>
            </w:r>
            <w:proofErr w:type="gramEnd"/>
            <w:r w:rsidRPr="00B16DC2">
              <w:t xml:space="preserve"> мастер — классов</w:t>
            </w:r>
            <w:r>
              <w:t>.</w:t>
            </w:r>
          </w:p>
        </w:tc>
      </w:tr>
      <w:tr w:rsidR="0010443F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2B0627" w:rsidRDefault="00D9012E" w:rsidP="005B7B90">
            <w:pPr>
              <w:pStyle w:val="a9"/>
              <w:spacing w:after="0"/>
              <w:jc w:val="both"/>
              <w:rPr>
                <w:bCs/>
              </w:rPr>
            </w:pPr>
            <w:r w:rsidRPr="002B0627">
              <w:t>ПК</w:t>
            </w:r>
            <w:r w:rsidRPr="002B0627">
              <w:rPr>
                <w:spacing w:val="26"/>
              </w:rPr>
              <w:t xml:space="preserve"> </w:t>
            </w:r>
            <w:r w:rsidRPr="002B0627">
              <w:t>1.6.</w:t>
            </w:r>
            <w:r w:rsidRPr="002B0627">
              <w:rPr>
                <w:spacing w:val="26"/>
              </w:rPr>
              <w:t xml:space="preserve"> </w:t>
            </w:r>
            <w:r w:rsidRPr="002B0627">
              <w:t>С</w:t>
            </w:r>
            <w:r w:rsidRPr="002B0627">
              <w:rPr>
                <w:spacing w:val="-1"/>
              </w:rPr>
              <w:t>ам</w:t>
            </w:r>
            <w:r w:rsidRPr="002B0627">
              <w:t>о</w:t>
            </w:r>
            <w:r w:rsidRPr="002B0627">
              <w:rPr>
                <w:spacing w:val="-1"/>
              </w:rPr>
              <w:t>с</w:t>
            </w:r>
            <w:r w:rsidRPr="002B0627">
              <w:t>тоятельно</w:t>
            </w:r>
            <w:r w:rsidRPr="002B0627">
              <w:rPr>
                <w:spacing w:val="26"/>
              </w:rPr>
              <w:t xml:space="preserve"> </w:t>
            </w:r>
            <w:r w:rsidRPr="002B0627">
              <w:t>р</w:t>
            </w:r>
            <w:r w:rsidRPr="002B0627">
              <w:rPr>
                <w:spacing w:val="-1"/>
              </w:rPr>
              <w:t>а</w:t>
            </w:r>
            <w:r w:rsidRPr="002B0627">
              <w:t>зр</w:t>
            </w:r>
            <w:r w:rsidRPr="002B0627">
              <w:rPr>
                <w:spacing w:val="-1"/>
              </w:rPr>
              <w:t>а</w:t>
            </w:r>
            <w:r w:rsidRPr="002B0627">
              <w:t>б</w:t>
            </w:r>
            <w:r w:rsidRPr="002B0627">
              <w:rPr>
                <w:spacing w:val="-1"/>
              </w:rPr>
              <w:t>а</w:t>
            </w:r>
            <w:r w:rsidRPr="002B0627">
              <w:t>ты</w:t>
            </w:r>
            <w:r w:rsidRPr="002B0627">
              <w:rPr>
                <w:spacing w:val="-1"/>
              </w:rPr>
              <w:t>ва</w:t>
            </w:r>
            <w:r w:rsidRPr="002B0627">
              <w:t>ть</w:t>
            </w:r>
            <w:r w:rsidRPr="002B0627">
              <w:rPr>
                <w:spacing w:val="26"/>
              </w:rPr>
              <w:t xml:space="preserve"> </w:t>
            </w:r>
            <w:r w:rsidRPr="002B0627">
              <w:rPr>
                <w:spacing w:val="-2"/>
              </w:rPr>
              <w:t>к</w:t>
            </w:r>
            <w:r w:rsidRPr="002B0627">
              <w:t>олор</w:t>
            </w:r>
            <w:r w:rsidRPr="002B0627">
              <w:rPr>
                <w:spacing w:val="1"/>
              </w:rPr>
              <w:t>и</w:t>
            </w:r>
            <w:r w:rsidRPr="002B0627">
              <w:rPr>
                <w:spacing w:val="-1"/>
              </w:rPr>
              <w:t>с</w:t>
            </w:r>
            <w:r w:rsidRPr="002B0627">
              <w:t>ти</w:t>
            </w:r>
            <w:r w:rsidRPr="002B0627">
              <w:rPr>
                <w:spacing w:val="-1"/>
              </w:rPr>
              <w:t>чес</w:t>
            </w:r>
            <w:r w:rsidRPr="002B0627">
              <w:t>кие</w:t>
            </w:r>
            <w:r w:rsidRPr="002B0627">
              <w:rPr>
                <w:spacing w:val="25"/>
              </w:rPr>
              <w:t xml:space="preserve"> </w:t>
            </w:r>
            <w:r w:rsidRPr="002B0627">
              <w:t>р</w:t>
            </w:r>
            <w:r w:rsidRPr="002B0627">
              <w:rPr>
                <w:spacing w:val="-1"/>
              </w:rPr>
              <w:t>е</w:t>
            </w:r>
            <w:r w:rsidRPr="002B0627">
              <w:t>ш</w:t>
            </w:r>
            <w:r w:rsidRPr="002B0627">
              <w:rPr>
                <w:spacing w:val="-1"/>
              </w:rPr>
              <w:t>е</w:t>
            </w:r>
            <w:r w:rsidRPr="002B0627">
              <w:t>ния</w:t>
            </w:r>
            <w:r w:rsidRPr="002B0627">
              <w:rPr>
                <w:spacing w:val="23"/>
              </w:rPr>
              <w:t xml:space="preserve"> </w:t>
            </w:r>
            <w:r w:rsidRPr="002B0627">
              <w:rPr>
                <w:spacing w:val="4"/>
              </w:rPr>
              <w:t>х</w:t>
            </w:r>
            <w:r w:rsidRPr="002B0627">
              <w:rPr>
                <w:spacing w:val="-8"/>
              </w:rPr>
              <w:t>у</w:t>
            </w:r>
            <w:r w:rsidRPr="002B0627">
              <w:t>дож</w:t>
            </w:r>
            <w:r w:rsidRPr="002B0627">
              <w:rPr>
                <w:spacing w:val="1"/>
              </w:rPr>
              <w:t>е</w:t>
            </w:r>
            <w:r w:rsidRPr="002B0627">
              <w:rPr>
                <w:spacing w:val="-1"/>
              </w:rPr>
              <w:t>с</w:t>
            </w:r>
            <w:r w:rsidRPr="002B0627">
              <w:t>тв</w:t>
            </w:r>
            <w:r w:rsidRPr="002B0627">
              <w:rPr>
                <w:spacing w:val="-2"/>
              </w:rPr>
              <w:t>е</w:t>
            </w:r>
            <w:r w:rsidRPr="002B0627">
              <w:t>нн</w:t>
            </w:r>
            <w:r w:rsidRPr="002B0627">
              <w:rPr>
                <w:spacing w:val="7"/>
              </w:rPr>
              <w:t>о</w:t>
            </w:r>
            <w:r w:rsidRPr="002B0627">
              <w:t>- гр</w:t>
            </w:r>
            <w:r w:rsidRPr="002B0627">
              <w:rPr>
                <w:spacing w:val="-1"/>
              </w:rPr>
              <w:t>а</w:t>
            </w:r>
            <w:r w:rsidRPr="002B0627">
              <w:t>ф</w:t>
            </w:r>
            <w:r w:rsidRPr="002B0627">
              <w:rPr>
                <w:spacing w:val="1"/>
              </w:rPr>
              <w:t>и</w:t>
            </w:r>
            <w:r w:rsidRPr="002B0627">
              <w:rPr>
                <w:spacing w:val="-1"/>
              </w:rPr>
              <w:t>чес</w:t>
            </w:r>
            <w:r w:rsidRPr="002B0627">
              <w:t>ких</w:t>
            </w:r>
            <w:r w:rsidRPr="002B0627">
              <w:rPr>
                <w:spacing w:val="-1"/>
              </w:rPr>
              <w:t xml:space="preserve"> </w:t>
            </w:r>
            <w:r w:rsidRPr="002B0627">
              <w:t>про</w:t>
            </w:r>
            <w:r w:rsidRPr="002B0627">
              <w:rPr>
                <w:spacing w:val="-1"/>
              </w:rPr>
              <w:t>е</w:t>
            </w:r>
            <w:r w:rsidRPr="002B0627">
              <w:t>ктов</w:t>
            </w:r>
            <w:r w:rsidRPr="002B0627">
              <w:rPr>
                <w:spacing w:val="-3"/>
              </w:rPr>
              <w:t xml:space="preserve"> </w:t>
            </w:r>
            <w:r w:rsidRPr="002B0627">
              <w:t>изд</w:t>
            </w:r>
            <w:r w:rsidRPr="002B0627">
              <w:rPr>
                <w:spacing w:val="-1"/>
              </w:rPr>
              <w:t>е</w:t>
            </w:r>
            <w:r w:rsidRPr="002B0627">
              <w:t>л</w:t>
            </w:r>
            <w:r w:rsidRPr="002B0627">
              <w:rPr>
                <w:spacing w:val="-1"/>
              </w:rPr>
              <w:t>и</w:t>
            </w:r>
            <w:r w:rsidRPr="002B0627">
              <w:t>й д</w:t>
            </w:r>
            <w:r w:rsidRPr="002B0627">
              <w:rPr>
                <w:spacing w:val="-1"/>
              </w:rPr>
              <w:t>е</w:t>
            </w:r>
            <w:r w:rsidRPr="002B0627">
              <w:t>кор</w:t>
            </w:r>
            <w:r w:rsidRPr="002B0627">
              <w:rPr>
                <w:spacing w:val="-1"/>
              </w:rPr>
              <w:t>а</w:t>
            </w:r>
            <w:r w:rsidRPr="002B0627">
              <w:t>ти</w:t>
            </w:r>
            <w:r w:rsidRPr="002B0627">
              <w:rPr>
                <w:spacing w:val="-3"/>
              </w:rPr>
              <w:t>в</w:t>
            </w:r>
            <w:r w:rsidRPr="002B0627">
              <w:t>н</w:t>
            </w:r>
            <w:r w:rsidRPr="002B0627">
              <w:rPr>
                <w:spacing w:val="3"/>
              </w:rPr>
              <w:t>о</w:t>
            </w:r>
            <w:r w:rsidRPr="002B0627">
              <w:rPr>
                <w:spacing w:val="-1"/>
              </w:rPr>
              <w:t>-</w:t>
            </w:r>
            <w:r w:rsidRPr="002B0627">
              <w:rPr>
                <w:spacing w:val="-2"/>
              </w:rPr>
              <w:t>п</w:t>
            </w:r>
            <w:r w:rsidRPr="002B0627">
              <w:t>рикл</w:t>
            </w:r>
            <w:r w:rsidRPr="002B0627">
              <w:rPr>
                <w:spacing w:val="-1"/>
              </w:rPr>
              <w:t>а</w:t>
            </w:r>
            <w:r w:rsidRPr="002B0627">
              <w:t>д</w:t>
            </w:r>
            <w:r w:rsidRPr="002B0627">
              <w:rPr>
                <w:spacing w:val="1"/>
              </w:rPr>
              <w:t>н</w:t>
            </w:r>
            <w:r w:rsidRPr="002B0627">
              <w:t>ого</w:t>
            </w:r>
            <w:r w:rsidRPr="002B0627">
              <w:rPr>
                <w:spacing w:val="-3"/>
              </w:rPr>
              <w:t xml:space="preserve"> </w:t>
            </w:r>
            <w:r w:rsidRPr="002B0627">
              <w:t>и н</w:t>
            </w:r>
            <w:r w:rsidRPr="002B0627">
              <w:rPr>
                <w:spacing w:val="-1"/>
              </w:rPr>
              <w:t>а</w:t>
            </w:r>
            <w:r w:rsidRPr="002B0627">
              <w:t>род</w:t>
            </w:r>
            <w:r w:rsidRPr="002B0627">
              <w:rPr>
                <w:spacing w:val="1"/>
              </w:rPr>
              <w:t>н</w:t>
            </w:r>
            <w:r w:rsidRPr="002B0627">
              <w:t>о</w:t>
            </w:r>
            <w:r w:rsidRPr="002B0627">
              <w:rPr>
                <w:spacing w:val="-3"/>
              </w:rPr>
              <w:t>г</w:t>
            </w:r>
            <w:r w:rsidRPr="002B0627">
              <w:t>о и</w:t>
            </w:r>
            <w:r w:rsidRPr="002B0627">
              <w:rPr>
                <w:spacing w:val="-1"/>
              </w:rPr>
              <w:t>с</w:t>
            </w:r>
            <w:r w:rsidRPr="002B0627">
              <w:rPr>
                <w:spacing w:val="3"/>
              </w:rPr>
              <w:t>к</w:t>
            </w:r>
            <w:r w:rsidRPr="002B0627">
              <w:rPr>
                <w:spacing w:val="-5"/>
              </w:rPr>
              <w:t>у</w:t>
            </w:r>
            <w:r w:rsidRPr="002B0627">
              <w:rPr>
                <w:spacing w:val="-1"/>
              </w:rPr>
              <w:t>сс</w:t>
            </w:r>
            <w:r w:rsidRPr="002B0627">
              <w:t>т</w:t>
            </w:r>
            <w:r w:rsidRPr="002B0627">
              <w:rPr>
                <w:spacing w:val="1"/>
              </w:rPr>
              <w:t>в</w:t>
            </w:r>
            <w:r w:rsidRPr="002B0627">
              <w:rPr>
                <w:spacing w:val="-1"/>
              </w:rPr>
              <w:t>а</w:t>
            </w:r>
            <w:r w:rsidRPr="002B0627">
              <w:t>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Default="0010443F" w:rsidP="005B7B90">
            <w:r w:rsidRPr="00B16DC2">
              <w:t xml:space="preserve">Выполнение творческих и других заданий с учетом поставленных профессиональных задач, участие в профессиональных </w:t>
            </w:r>
            <w:proofErr w:type="gramStart"/>
            <w:r w:rsidRPr="00B16DC2">
              <w:t>конкурсах ,посещение</w:t>
            </w:r>
            <w:proofErr w:type="gramEnd"/>
            <w:r w:rsidRPr="00B16DC2">
              <w:t xml:space="preserve"> мастер — классов</w:t>
            </w:r>
            <w:r>
              <w:t>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47" w:rsidRPr="002B0627" w:rsidRDefault="00D9012E" w:rsidP="005B7B90">
            <w:pPr>
              <w:autoSpaceDE w:val="0"/>
              <w:autoSpaceDN w:val="0"/>
              <w:adjustRightInd w:val="0"/>
              <w:rPr>
                <w:bCs/>
              </w:rPr>
            </w:pPr>
            <w:r w:rsidRPr="002B0627">
              <w:t xml:space="preserve">ПК 1.7. </w:t>
            </w:r>
            <w:r w:rsidRPr="002B0627">
              <w:rPr>
                <w:spacing w:val="-2"/>
              </w:rPr>
              <w:t>В</w:t>
            </w:r>
            <w:r w:rsidRPr="002B0627">
              <w:t>л</w:t>
            </w:r>
            <w:r w:rsidRPr="002B0627">
              <w:rPr>
                <w:spacing w:val="-1"/>
              </w:rPr>
              <w:t>а</w:t>
            </w:r>
            <w:r w:rsidRPr="002B0627">
              <w:t>д</w:t>
            </w:r>
            <w:r w:rsidRPr="002B0627">
              <w:rPr>
                <w:spacing w:val="-1"/>
              </w:rPr>
              <w:t>е</w:t>
            </w:r>
            <w:r w:rsidRPr="002B0627">
              <w:t xml:space="preserve">ть </w:t>
            </w:r>
            <w:r w:rsidRPr="002B0627">
              <w:rPr>
                <w:spacing w:val="3"/>
              </w:rPr>
              <w:t>к</w:t>
            </w:r>
            <w:r w:rsidRPr="002B0627">
              <w:rPr>
                <w:spacing w:val="-5"/>
              </w:rPr>
              <w:t>у</w:t>
            </w:r>
            <w:r w:rsidRPr="002B0627">
              <w:t>ль</w:t>
            </w:r>
            <w:r w:rsidRPr="002B0627">
              <w:rPr>
                <w:spacing w:val="2"/>
              </w:rPr>
              <w:t>т</w:t>
            </w:r>
            <w:r w:rsidRPr="002B0627">
              <w:rPr>
                <w:spacing w:val="-3"/>
              </w:rPr>
              <w:t>у</w:t>
            </w:r>
            <w:r w:rsidRPr="002B0627">
              <w:t>рой</w:t>
            </w:r>
            <w:r w:rsidRPr="002B0627">
              <w:rPr>
                <w:spacing w:val="3"/>
              </w:rPr>
              <w:t xml:space="preserve"> </w:t>
            </w:r>
            <w:r w:rsidRPr="002B0627">
              <w:rPr>
                <w:spacing w:val="-5"/>
              </w:rPr>
              <w:t>у</w:t>
            </w:r>
            <w:r w:rsidRPr="002B0627">
              <w:rPr>
                <w:spacing w:val="-1"/>
              </w:rPr>
              <w:t>с</w:t>
            </w:r>
            <w:r w:rsidRPr="002B0627">
              <w:t xml:space="preserve">тной и </w:t>
            </w:r>
            <w:r w:rsidRPr="002B0627">
              <w:rPr>
                <w:spacing w:val="-2"/>
              </w:rPr>
              <w:t>п</w:t>
            </w:r>
            <w:r w:rsidRPr="002B0627">
              <w:t>и</w:t>
            </w:r>
            <w:r w:rsidRPr="002B0627">
              <w:rPr>
                <w:spacing w:val="-1"/>
              </w:rPr>
              <w:t>с</w:t>
            </w:r>
            <w:r w:rsidRPr="002B0627">
              <w:t>ь</w:t>
            </w:r>
            <w:r w:rsidRPr="002B0627">
              <w:rPr>
                <w:spacing w:val="-1"/>
              </w:rPr>
              <w:t>ме</w:t>
            </w:r>
            <w:r w:rsidRPr="002B0627">
              <w:t>н</w:t>
            </w:r>
            <w:r w:rsidRPr="002B0627">
              <w:rPr>
                <w:spacing w:val="-2"/>
              </w:rPr>
              <w:t>н</w:t>
            </w:r>
            <w:r w:rsidRPr="002B0627">
              <w:t>ой р</w:t>
            </w:r>
            <w:r w:rsidRPr="002B0627">
              <w:rPr>
                <w:spacing w:val="-1"/>
              </w:rPr>
              <w:t>еч</w:t>
            </w:r>
            <w:r w:rsidRPr="002B0627">
              <w:t>и, профе</w:t>
            </w:r>
            <w:r w:rsidRPr="002B0627">
              <w:rPr>
                <w:spacing w:val="-2"/>
              </w:rPr>
              <w:t>с</w:t>
            </w:r>
            <w:r w:rsidRPr="002B0627">
              <w:rPr>
                <w:spacing w:val="4"/>
              </w:rPr>
              <w:t>с</w:t>
            </w:r>
            <w:r w:rsidRPr="002B0627">
              <w:t>ион</w:t>
            </w:r>
            <w:r w:rsidRPr="002B0627">
              <w:rPr>
                <w:spacing w:val="-1"/>
              </w:rPr>
              <w:t>а</w:t>
            </w:r>
            <w:r w:rsidRPr="002B0627">
              <w:t>льной</w:t>
            </w:r>
            <w:r w:rsidRPr="002B0627">
              <w:rPr>
                <w:spacing w:val="-2"/>
              </w:rPr>
              <w:t xml:space="preserve"> </w:t>
            </w:r>
            <w:r w:rsidRPr="002B0627">
              <w:t>т</w:t>
            </w:r>
            <w:r w:rsidRPr="002B0627">
              <w:rPr>
                <w:spacing w:val="-1"/>
              </w:rPr>
              <w:t>е</w:t>
            </w:r>
            <w:r w:rsidRPr="002B0627">
              <w:t>р</w:t>
            </w:r>
            <w:r w:rsidRPr="002B0627">
              <w:rPr>
                <w:spacing w:val="-1"/>
              </w:rPr>
              <w:t>м</w:t>
            </w:r>
            <w:r w:rsidRPr="002B0627">
              <w:t>инолог</w:t>
            </w:r>
            <w:r w:rsidRPr="002B0627">
              <w:rPr>
                <w:spacing w:val="1"/>
              </w:rPr>
              <w:t>и</w:t>
            </w:r>
            <w:r w:rsidRPr="002B0627">
              <w:rPr>
                <w:spacing w:val="-4"/>
              </w:rPr>
              <w:t>е</w:t>
            </w:r>
            <w:r w:rsidRPr="002B0627">
              <w:t>й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B16DC2" w:rsidRDefault="002B0627" w:rsidP="005B7B90">
            <w:r>
              <w:t>Подготовка рефератов, эссе, презентаций, отчетов по практике, работа на лекциях и семинарах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47" w:rsidRPr="002B0627" w:rsidRDefault="00D9012E" w:rsidP="005B7B90">
            <w:pPr>
              <w:pStyle w:val="a9"/>
              <w:spacing w:after="0"/>
              <w:jc w:val="both"/>
              <w:rPr>
                <w:bCs/>
              </w:rPr>
            </w:pPr>
            <w:r w:rsidRPr="002B0627">
              <w:t>ПК</w:t>
            </w:r>
            <w:r w:rsidRPr="002B0627">
              <w:rPr>
                <w:spacing w:val="12"/>
              </w:rPr>
              <w:t xml:space="preserve"> </w:t>
            </w:r>
            <w:r w:rsidRPr="002B0627">
              <w:t>2.4.</w:t>
            </w:r>
            <w:r w:rsidRPr="002B0627">
              <w:rPr>
                <w:spacing w:val="11"/>
              </w:rPr>
              <w:t xml:space="preserve"> </w:t>
            </w:r>
            <w:r w:rsidRPr="002B0627">
              <w:t>И</w:t>
            </w:r>
            <w:r w:rsidRPr="002B0627">
              <w:rPr>
                <w:spacing w:val="-2"/>
              </w:rPr>
              <w:t>с</w:t>
            </w:r>
            <w:r w:rsidRPr="002B0627">
              <w:t>пользов</w:t>
            </w:r>
            <w:r w:rsidRPr="002B0627">
              <w:rPr>
                <w:spacing w:val="-2"/>
              </w:rPr>
              <w:t>а</w:t>
            </w:r>
            <w:r w:rsidRPr="002B0627">
              <w:t>ть</w:t>
            </w:r>
            <w:r w:rsidRPr="002B0627">
              <w:rPr>
                <w:spacing w:val="12"/>
              </w:rPr>
              <w:t xml:space="preserve"> </w:t>
            </w:r>
            <w:r w:rsidRPr="002B0627">
              <w:rPr>
                <w:spacing w:val="-2"/>
              </w:rPr>
              <w:t>к</w:t>
            </w:r>
            <w:r w:rsidRPr="002B0627">
              <w:t>о</w:t>
            </w:r>
            <w:r w:rsidRPr="002B0627">
              <w:rPr>
                <w:spacing w:val="-1"/>
              </w:rPr>
              <w:t>м</w:t>
            </w:r>
            <w:r w:rsidRPr="002B0627">
              <w:t>пьют</w:t>
            </w:r>
            <w:r w:rsidRPr="002B0627">
              <w:rPr>
                <w:spacing w:val="-1"/>
              </w:rPr>
              <w:t>е</w:t>
            </w:r>
            <w:r w:rsidRPr="002B0627">
              <w:t>рные</w:t>
            </w:r>
            <w:r w:rsidRPr="002B0627">
              <w:rPr>
                <w:spacing w:val="10"/>
              </w:rPr>
              <w:t xml:space="preserve"> </w:t>
            </w:r>
            <w:r w:rsidRPr="002B0627">
              <w:t>т</w:t>
            </w:r>
            <w:r w:rsidRPr="002B0627">
              <w:rPr>
                <w:spacing w:val="-1"/>
              </w:rPr>
              <w:t>е</w:t>
            </w:r>
            <w:r w:rsidRPr="002B0627">
              <w:t>хноло</w:t>
            </w:r>
            <w:r w:rsidRPr="002B0627">
              <w:rPr>
                <w:spacing w:val="-3"/>
              </w:rPr>
              <w:t>г</w:t>
            </w:r>
            <w:r w:rsidRPr="002B0627">
              <w:t>ии</w:t>
            </w:r>
            <w:r w:rsidRPr="002B0627">
              <w:rPr>
                <w:spacing w:val="12"/>
              </w:rPr>
              <w:t xml:space="preserve"> </w:t>
            </w:r>
            <w:r w:rsidRPr="002B0627">
              <w:t>п</w:t>
            </w:r>
            <w:r w:rsidRPr="002B0627">
              <w:rPr>
                <w:spacing w:val="-3"/>
              </w:rPr>
              <w:t>р</w:t>
            </w:r>
            <w:r w:rsidRPr="002B0627">
              <w:t>и</w:t>
            </w:r>
            <w:r w:rsidRPr="002B0627">
              <w:rPr>
                <w:spacing w:val="12"/>
              </w:rPr>
              <w:t xml:space="preserve"> </w:t>
            </w:r>
            <w:r w:rsidRPr="002B0627">
              <w:t>р</w:t>
            </w:r>
            <w:r w:rsidRPr="002B0627">
              <w:rPr>
                <w:spacing w:val="-1"/>
              </w:rPr>
              <w:t>еа</w:t>
            </w:r>
            <w:r w:rsidRPr="002B0627">
              <w:t>л</w:t>
            </w:r>
            <w:r w:rsidRPr="002B0627">
              <w:rPr>
                <w:spacing w:val="1"/>
              </w:rPr>
              <w:t>и</w:t>
            </w:r>
            <w:r w:rsidRPr="002B0627">
              <w:t>з</w:t>
            </w:r>
            <w:r w:rsidRPr="002B0627">
              <w:rPr>
                <w:spacing w:val="-1"/>
              </w:rPr>
              <w:t>а</w:t>
            </w:r>
            <w:r w:rsidRPr="002B0627">
              <w:rPr>
                <w:spacing w:val="-2"/>
              </w:rPr>
              <w:t>ц</w:t>
            </w:r>
            <w:r w:rsidRPr="002B0627">
              <w:t>ии</w:t>
            </w:r>
            <w:r w:rsidRPr="002B0627">
              <w:rPr>
                <w:spacing w:val="12"/>
              </w:rPr>
              <w:t xml:space="preserve"> </w:t>
            </w:r>
            <w:r w:rsidRPr="002B0627">
              <w:t>з</w:t>
            </w:r>
            <w:r w:rsidRPr="002B0627">
              <w:rPr>
                <w:spacing w:val="-1"/>
              </w:rPr>
              <w:t>а</w:t>
            </w:r>
            <w:r w:rsidRPr="002B0627">
              <w:rPr>
                <w:spacing w:val="-4"/>
              </w:rPr>
              <w:t>м</w:t>
            </w:r>
            <w:r w:rsidRPr="002B0627">
              <w:t>ы</w:t>
            </w:r>
            <w:r w:rsidRPr="002B0627">
              <w:rPr>
                <w:spacing w:val="-2"/>
              </w:rPr>
              <w:t>с</w:t>
            </w:r>
            <w:r w:rsidRPr="002B0627">
              <w:t>ла</w:t>
            </w:r>
            <w:r w:rsidRPr="002B0627">
              <w:rPr>
                <w:spacing w:val="11"/>
              </w:rPr>
              <w:t xml:space="preserve"> </w:t>
            </w:r>
            <w:r w:rsidRPr="002B0627">
              <w:t>в</w:t>
            </w:r>
            <w:r w:rsidRPr="002B0627">
              <w:rPr>
                <w:spacing w:val="11"/>
              </w:rPr>
              <w:t xml:space="preserve"> </w:t>
            </w:r>
            <w:r w:rsidRPr="002B0627">
              <w:t>изготовл</w:t>
            </w:r>
            <w:r w:rsidRPr="002B0627">
              <w:rPr>
                <w:spacing w:val="-2"/>
              </w:rPr>
              <w:t>е</w:t>
            </w:r>
            <w:r w:rsidRPr="002B0627">
              <w:t>нии изд</w:t>
            </w:r>
            <w:r w:rsidRPr="002B0627">
              <w:rPr>
                <w:spacing w:val="-1"/>
              </w:rPr>
              <w:t>е</w:t>
            </w:r>
            <w:r w:rsidRPr="002B0627">
              <w:t>л</w:t>
            </w:r>
            <w:r w:rsidRPr="002B0627">
              <w:rPr>
                <w:spacing w:val="1"/>
              </w:rPr>
              <w:t>и</w:t>
            </w:r>
            <w:r w:rsidRPr="002B0627">
              <w:t>я</w:t>
            </w:r>
            <w:r w:rsidRPr="002B0627">
              <w:rPr>
                <w:spacing w:val="-3"/>
              </w:rPr>
              <w:t xml:space="preserve"> </w:t>
            </w:r>
            <w:r w:rsidRPr="002B0627">
              <w:t>тр</w:t>
            </w:r>
            <w:r w:rsidRPr="002B0627">
              <w:rPr>
                <w:spacing w:val="-1"/>
              </w:rPr>
              <w:t>а</w:t>
            </w:r>
            <w:r w:rsidRPr="002B0627">
              <w:t>д</w:t>
            </w:r>
            <w:r w:rsidRPr="002B0627">
              <w:rPr>
                <w:spacing w:val="1"/>
              </w:rPr>
              <w:t>и</w:t>
            </w:r>
            <w:r w:rsidRPr="002B0627">
              <w:rPr>
                <w:spacing w:val="-2"/>
              </w:rPr>
              <w:t>ц</w:t>
            </w:r>
            <w:r w:rsidRPr="002B0627">
              <w:t>ио</w:t>
            </w:r>
            <w:r w:rsidRPr="002B0627">
              <w:rPr>
                <w:spacing w:val="-2"/>
              </w:rPr>
              <w:t>н</w:t>
            </w:r>
            <w:r w:rsidRPr="002B0627">
              <w:t>н</w:t>
            </w:r>
            <w:r w:rsidRPr="002B0627">
              <w:rPr>
                <w:spacing w:val="1"/>
              </w:rPr>
              <w:t>о</w:t>
            </w:r>
            <w:r w:rsidRPr="002B0627">
              <w:rPr>
                <w:spacing w:val="-1"/>
              </w:rPr>
              <w:t>-</w:t>
            </w:r>
            <w:r w:rsidRPr="002B0627">
              <w:rPr>
                <w:spacing w:val="-2"/>
              </w:rPr>
              <w:t>п</w:t>
            </w:r>
            <w:r w:rsidRPr="002B0627">
              <w:t>рикл</w:t>
            </w:r>
            <w:r w:rsidRPr="002B0627">
              <w:rPr>
                <w:spacing w:val="-1"/>
              </w:rPr>
              <w:t>а</w:t>
            </w:r>
            <w:r w:rsidRPr="002B0627">
              <w:t>д</w:t>
            </w:r>
            <w:r w:rsidRPr="002B0627">
              <w:rPr>
                <w:spacing w:val="1"/>
              </w:rPr>
              <w:t>н</w:t>
            </w:r>
            <w:r w:rsidRPr="002B0627">
              <w:t>ого</w:t>
            </w:r>
            <w:r w:rsidRPr="002B0627">
              <w:rPr>
                <w:spacing w:val="-3"/>
              </w:rPr>
              <w:t xml:space="preserve"> </w:t>
            </w:r>
            <w:r w:rsidRPr="002B0627">
              <w:t>и</w:t>
            </w:r>
            <w:r w:rsidRPr="002B0627">
              <w:rPr>
                <w:spacing w:val="-1"/>
              </w:rPr>
              <w:t>с</w:t>
            </w:r>
            <w:r w:rsidRPr="002B0627">
              <w:rPr>
                <w:spacing w:val="3"/>
              </w:rPr>
              <w:t>к</w:t>
            </w:r>
            <w:r w:rsidRPr="002B0627">
              <w:rPr>
                <w:spacing w:val="-5"/>
              </w:rPr>
              <w:t>у</w:t>
            </w:r>
            <w:r w:rsidRPr="002B0627">
              <w:rPr>
                <w:spacing w:val="-1"/>
              </w:rPr>
              <w:t>сс</w:t>
            </w:r>
            <w:r w:rsidRPr="002B0627">
              <w:t>тв</w:t>
            </w:r>
            <w:r w:rsidRPr="002B0627">
              <w:rPr>
                <w:spacing w:val="-2"/>
              </w:rPr>
              <w:t>а</w:t>
            </w:r>
            <w:r w:rsidRPr="002B0627">
              <w:t>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B16DC2" w:rsidRDefault="002B0627" w:rsidP="005B7B90">
            <w:r>
              <w:t xml:space="preserve">Выполнение творческих заданий по </w:t>
            </w:r>
            <w:proofErr w:type="spellStart"/>
            <w:r>
              <w:t>пректированию</w:t>
            </w:r>
            <w:proofErr w:type="spellEnd"/>
            <w:r>
              <w:t xml:space="preserve"> и изготовлению изделий ДПИ.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47" w:rsidRPr="002B0627" w:rsidRDefault="00D9012E" w:rsidP="005B7B90">
            <w:pPr>
              <w:pStyle w:val="a9"/>
              <w:spacing w:after="0"/>
              <w:jc w:val="both"/>
              <w:rPr>
                <w:bCs/>
              </w:rPr>
            </w:pPr>
            <w:r w:rsidRPr="002B0627">
              <w:t>ПК 2.5. Пл</w:t>
            </w:r>
            <w:r w:rsidRPr="002B0627">
              <w:rPr>
                <w:spacing w:val="-1"/>
              </w:rPr>
              <w:t>а</w:t>
            </w:r>
            <w:r w:rsidRPr="002B0627">
              <w:t>ниров</w:t>
            </w:r>
            <w:r w:rsidRPr="002B0627">
              <w:rPr>
                <w:spacing w:val="-2"/>
              </w:rPr>
              <w:t>а</w:t>
            </w:r>
            <w:r w:rsidRPr="002B0627">
              <w:t>ть р</w:t>
            </w:r>
            <w:r w:rsidRPr="002B0627">
              <w:rPr>
                <w:spacing w:val="-1"/>
              </w:rPr>
              <w:t>а</w:t>
            </w:r>
            <w:r w:rsidRPr="002B0627">
              <w:t>бо</w:t>
            </w:r>
            <w:r w:rsidRPr="002B0627">
              <w:rPr>
                <w:spacing w:val="3"/>
              </w:rPr>
              <w:t>т</w:t>
            </w:r>
            <w:r w:rsidRPr="002B0627">
              <w:t>у</w:t>
            </w:r>
            <w:r w:rsidRPr="002B0627">
              <w:rPr>
                <w:spacing w:val="-5"/>
              </w:rPr>
              <w:t xml:space="preserve"> </w:t>
            </w:r>
            <w:r w:rsidRPr="002B0627">
              <w:t>коллектива</w:t>
            </w:r>
            <w:r w:rsidRPr="002B0627">
              <w:rPr>
                <w:spacing w:val="-2"/>
              </w:rPr>
              <w:t xml:space="preserve"> </w:t>
            </w:r>
            <w:r w:rsidRPr="002B0627">
              <w:t>и</w:t>
            </w:r>
            <w:r w:rsidRPr="002B0627">
              <w:rPr>
                <w:spacing w:val="-1"/>
              </w:rPr>
              <w:t>с</w:t>
            </w:r>
            <w:r w:rsidRPr="002B0627">
              <w:t>п</w:t>
            </w:r>
            <w:r w:rsidRPr="002B0627">
              <w:rPr>
                <w:spacing w:val="2"/>
              </w:rPr>
              <w:t>о</w:t>
            </w:r>
            <w:r w:rsidRPr="002B0627">
              <w:rPr>
                <w:spacing w:val="-3"/>
              </w:rPr>
              <w:t>л</w:t>
            </w:r>
            <w:r w:rsidRPr="002B0627">
              <w:t>нит</w:t>
            </w:r>
            <w:r w:rsidRPr="002B0627">
              <w:rPr>
                <w:spacing w:val="-1"/>
              </w:rPr>
              <w:t>е</w:t>
            </w:r>
            <w:r w:rsidRPr="002B0627">
              <w:t>л</w:t>
            </w:r>
            <w:r w:rsidRPr="002B0627">
              <w:rPr>
                <w:spacing w:val="-1"/>
              </w:rPr>
              <w:t>е</w:t>
            </w:r>
            <w:r w:rsidRPr="002B0627">
              <w:t>й</w:t>
            </w:r>
            <w:r w:rsidRPr="002B0627">
              <w:rPr>
                <w:spacing w:val="-2"/>
              </w:rPr>
              <w:t xml:space="preserve"> </w:t>
            </w:r>
            <w:r w:rsidRPr="002B0627">
              <w:t xml:space="preserve">и </w:t>
            </w:r>
            <w:r w:rsidRPr="002B0627">
              <w:rPr>
                <w:spacing w:val="-1"/>
              </w:rPr>
              <w:t>с</w:t>
            </w:r>
            <w:r w:rsidRPr="002B0627">
              <w:t>об</w:t>
            </w:r>
            <w:r w:rsidRPr="002B0627">
              <w:rPr>
                <w:spacing w:val="-1"/>
              </w:rPr>
              <w:t>с</w:t>
            </w:r>
            <w:r w:rsidRPr="002B0627">
              <w:t>тв</w:t>
            </w:r>
            <w:r w:rsidRPr="002B0627">
              <w:rPr>
                <w:spacing w:val="-2"/>
              </w:rPr>
              <w:t>е</w:t>
            </w:r>
            <w:r w:rsidRPr="002B0627">
              <w:t>н</w:t>
            </w:r>
            <w:r w:rsidRPr="002B0627">
              <w:rPr>
                <w:spacing w:val="3"/>
              </w:rPr>
              <w:t>н</w:t>
            </w:r>
            <w:r w:rsidRPr="002B0627">
              <w:rPr>
                <w:spacing w:val="-8"/>
              </w:rPr>
              <w:t>у</w:t>
            </w:r>
            <w:r w:rsidRPr="002B0627">
              <w:t>ю</w:t>
            </w:r>
            <w:r w:rsidRPr="002B0627">
              <w:rPr>
                <w:spacing w:val="2"/>
              </w:rPr>
              <w:t xml:space="preserve"> </w:t>
            </w:r>
            <w:r w:rsidRPr="002B0627">
              <w:t>д</w:t>
            </w:r>
            <w:r w:rsidRPr="002B0627">
              <w:rPr>
                <w:spacing w:val="-1"/>
              </w:rPr>
              <w:t>е</w:t>
            </w:r>
            <w:r w:rsidRPr="002B0627">
              <w:t>ят</w:t>
            </w:r>
            <w:r w:rsidRPr="002B0627">
              <w:rPr>
                <w:spacing w:val="-1"/>
              </w:rPr>
              <w:t>е</w:t>
            </w:r>
            <w:r w:rsidRPr="002B0627">
              <w:t>льно</w:t>
            </w:r>
            <w:r w:rsidRPr="002B0627">
              <w:rPr>
                <w:spacing w:val="-1"/>
              </w:rPr>
              <w:t>с</w:t>
            </w:r>
            <w:r w:rsidRPr="002B0627">
              <w:t>ть.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B16DC2" w:rsidRDefault="002B0627" w:rsidP="005B7B90">
            <w:r>
              <w:t xml:space="preserve">Коллективная работа по выполнению творческого задания, </w:t>
            </w:r>
            <w:r w:rsidR="00D059CA">
              <w:t>творческая самооценка результатов деятельности.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847" w:rsidRPr="002B0627" w:rsidRDefault="00D9012E" w:rsidP="005B7B90">
            <w:pPr>
              <w:pStyle w:val="a9"/>
              <w:spacing w:after="0"/>
              <w:jc w:val="both"/>
              <w:rPr>
                <w:bCs/>
              </w:rPr>
            </w:pPr>
            <w:r w:rsidRPr="002B0627">
              <w:t>ПК</w:t>
            </w:r>
            <w:r w:rsidRPr="002B0627">
              <w:rPr>
                <w:spacing w:val="4"/>
              </w:rPr>
              <w:t xml:space="preserve"> </w:t>
            </w:r>
            <w:r w:rsidRPr="002B0627">
              <w:t>2.6.</w:t>
            </w:r>
            <w:r w:rsidRPr="002B0627">
              <w:rPr>
                <w:spacing w:val="4"/>
              </w:rPr>
              <w:t xml:space="preserve"> </w:t>
            </w:r>
            <w:r w:rsidRPr="002B0627">
              <w:t>Контрол</w:t>
            </w:r>
            <w:r w:rsidRPr="002B0627">
              <w:rPr>
                <w:spacing w:val="1"/>
              </w:rPr>
              <w:t>и</w:t>
            </w:r>
            <w:r w:rsidRPr="002B0627">
              <w:t>ров</w:t>
            </w:r>
            <w:r w:rsidRPr="002B0627">
              <w:rPr>
                <w:spacing w:val="-4"/>
              </w:rPr>
              <w:t>а</w:t>
            </w:r>
            <w:r w:rsidRPr="002B0627">
              <w:t>ть</w:t>
            </w:r>
            <w:r w:rsidRPr="002B0627">
              <w:rPr>
                <w:spacing w:val="5"/>
              </w:rPr>
              <w:t xml:space="preserve"> </w:t>
            </w:r>
            <w:r w:rsidRPr="002B0627">
              <w:rPr>
                <w:spacing w:val="-2"/>
              </w:rPr>
              <w:t>и</w:t>
            </w:r>
            <w:r w:rsidRPr="002B0627">
              <w:t>зготовл</w:t>
            </w:r>
            <w:r w:rsidRPr="002B0627">
              <w:rPr>
                <w:spacing w:val="-2"/>
              </w:rPr>
              <w:t>е</w:t>
            </w:r>
            <w:r w:rsidRPr="002B0627">
              <w:t>ние</w:t>
            </w:r>
            <w:r w:rsidRPr="002B0627">
              <w:rPr>
                <w:spacing w:val="3"/>
              </w:rPr>
              <w:t xml:space="preserve"> </w:t>
            </w:r>
            <w:r w:rsidRPr="002B0627">
              <w:rPr>
                <w:spacing w:val="-2"/>
              </w:rPr>
              <w:t>и</w:t>
            </w:r>
            <w:r w:rsidRPr="002B0627">
              <w:t>зд</w:t>
            </w:r>
            <w:r w:rsidRPr="002B0627">
              <w:rPr>
                <w:spacing w:val="-1"/>
              </w:rPr>
              <w:t>е</w:t>
            </w:r>
            <w:r w:rsidRPr="002B0627">
              <w:rPr>
                <w:spacing w:val="-3"/>
              </w:rPr>
              <w:t>л</w:t>
            </w:r>
            <w:r w:rsidRPr="002B0627">
              <w:t>ий</w:t>
            </w:r>
            <w:r w:rsidRPr="002B0627">
              <w:rPr>
                <w:spacing w:val="5"/>
              </w:rPr>
              <w:t xml:space="preserve"> </w:t>
            </w:r>
            <w:r w:rsidRPr="002B0627">
              <w:t>на</w:t>
            </w:r>
            <w:r w:rsidRPr="002B0627">
              <w:rPr>
                <w:spacing w:val="3"/>
              </w:rPr>
              <w:t xml:space="preserve"> </w:t>
            </w:r>
            <w:r w:rsidRPr="002B0627">
              <w:t>пр</w:t>
            </w:r>
            <w:r w:rsidRPr="002B0627">
              <w:rPr>
                <w:spacing w:val="-1"/>
              </w:rPr>
              <w:t>е</w:t>
            </w:r>
            <w:r w:rsidRPr="002B0627">
              <w:t>дм</w:t>
            </w:r>
            <w:r w:rsidRPr="002B0627">
              <w:rPr>
                <w:spacing w:val="-2"/>
              </w:rPr>
              <w:t>е</w:t>
            </w:r>
            <w:r w:rsidRPr="002B0627">
              <w:t>т</w:t>
            </w:r>
            <w:r w:rsidRPr="002B0627">
              <w:rPr>
                <w:spacing w:val="5"/>
              </w:rPr>
              <w:t xml:space="preserve"> </w:t>
            </w:r>
            <w:r w:rsidRPr="002B0627">
              <w:rPr>
                <w:spacing w:val="-1"/>
              </w:rPr>
              <w:t>с</w:t>
            </w:r>
            <w:r w:rsidRPr="002B0627">
              <w:t>оотв</w:t>
            </w:r>
            <w:r w:rsidRPr="002B0627">
              <w:rPr>
                <w:spacing w:val="-2"/>
              </w:rPr>
              <w:t>е</w:t>
            </w:r>
            <w:r w:rsidRPr="002B0627">
              <w:t>т</w:t>
            </w:r>
            <w:r w:rsidRPr="002B0627">
              <w:rPr>
                <w:spacing w:val="-1"/>
              </w:rPr>
              <w:t>с</w:t>
            </w:r>
            <w:r w:rsidRPr="002B0627">
              <w:t>твия</w:t>
            </w:r>
            <w:r w:rsidRPr="002B0627">
              <w:rPr>
                <w:spacing w:val="4"/>
              </w:rPr>
              <w:t xml:space="preserve"> </w:t>
            </w:r>
            <w:r w:rsidRPr="002B0627">
              <w:t>тр</w:t>
            </w:r>
            <w:r w:rsidRPr="002B0627">
              <w:rPr>
                <w:spacing w:val="-1"/>
              </w:rPr>
              <w:t>е</w:t>
            </w:r>
            <w:r w:rsidRPr="002B0627">
              <w:t>бов</w:t>
            </w:r>
            <w:r w:rsidRPr="002B0627">
              <w:rPr>
                <w:spacing w:val="-2"/>
              </w:rPr>
              <w:t>а</w:t>
            </w:r>
            <w:r w:rsidRPr="002B0627">
              <w:t>ния</w:t>
            </w:r>
            <w:r w:rsidRPr="002B0627">
              <w:rPr>
                <w:spacing w:val="-1"/>
              </w:rPr>
              <w:t>м</w:t>
            </w:r>
            <w:r w:rsidRPr="002B0627">
              <w:t>, пр</w:t>
            </w:r>
            <w:r w:rsidRPr="002B0627">
              <w:rPr>
                <w:spacing w:val="-1"/>
              </w:rPr>
              <w:t>е</w:t>
            </w:r>
            <w:r w:rsidRPr="002B0627">
              <w:t>дъявля</w:t>
            </w:r>
            <w:r w:rsidRPr="002B0627">
              <w:rPr>
                <w:spacing w:val="-2"/>
              </w:rPr>
              <w:t>е</w:t>
            </w:r>
            <w:r w:rsidRPr="002B0627">
              <w:rPr>
                <w:spacing w:val="-1"/>
              </w:rPr>
              <w:t>м</w:t>
            </w:r>
            <w:r w:rsidRPr="002B0627">
              <w:t>ым</w:t>
            </w:r>
            <w:r w:rsidRPr="002B0627">
              <w:rPr>
                <w:spacing w:val="-2"/>
              </w:rPr>
              <w:t xml:space="preserve"> </w:t>
            </w:r>
            <w:r w:rsidRPr="002B0627">
              <w:t>к изд</w:t>
            </w:r>
            <w:r w:rsidRPr="002B0627">
              <w:rPr>
                <w:spacing w:val="-1"/>
              </w:rPr>
              <w:t>е</w:t>
            </w:r>
            <w:r w:rsidRPr="002B0627">
              <w:t>л</w:t>
            </w:r>
            <w:r w:rsidRPr="002B0627">
              <w:rPr>
                <w:spacing w:val="1"/>
              </w:rPr>
              <w:t>и</w:t>
            </w:r>
            <w:r w:rsidRPr="002B0627">
              <w:t>ям</w:t>
            </w:r>
            <w:r w:rsidRPr="002B0627">
              <w:rPr>
                <w:spacing w:val="-1"/>
              </w:rPr>
              <w:t xml:space="preserve"> </w:t>
            </w:r>
            <w:r w:rsidRPr="002B0627">
              <w:t>д</w:t>
            </w:r>
            <w:r w:rsidRPr="002B0627">
              <w:rPr>
                <w:spacing w:val="-1"/>
              </w:rPr>
              <w:t>е</w:t>
            </w:r>
            <w:r w:rsidRPr="002B0627">
              <w:t>кор</w:t>
            </w:r>
            <w:r w:rsidRPr="002B0627">
              <w:rPr>
                <w:spacing w:val="-1"/>
              </w:rPr>
              <w:t>а</w:t>
            </w:r>
            <w:r w:rsidRPr="002B0627">
              <w:t>тивн</w:t>
            </w:r>
            <w:r w:rsidRPr="002B0627">
              <w:rPr>
                <w:spacing w:val="2"/>
              </w:rPr>
              <w:t>о</w:t>
            </w:r>
            <w:r w:rsidRPr="002B0627">
              <w:rPr>
                <w:spacing w:val="-1"/>
              </w:rPr>
              <w:t>-¬</w:t>
            </w:r>
            <w:r w:rsidRPr="002B0627">
              <w:t>пр</w:t>
            </w:r>
            <w:r w:rsidRPr="002B0627">
              <w:rPr>
                <w:spacing w:val="-2"/>
              </w:rPr>
              <w:t>ик</w:t>
            </w:r>
            <w:r w:rsidRPr="002B0627">
              <w:t>л</w:t>
            </w:r>
            <w:r w:rsidRPr="002B0627">
              <w:rPr>
                <w:spacing w:val="-1"/>
              </w:rPr>
              <w:t>а</w:t>
            </w:r>
            <w:r w:rsidRPr="002B0627">
              <w:t>д</w:t>
            </w:r>
            <w:r w:rsidRPr="002B0627">
              <w:rPr>
                <w:spacing w:val="1"/>
              </w:rPr>
              <w:t>н</w:t>
            </w:r>
            <w:r w:rsidRPr="002B0627">
              <w:t>ого и н</w:t>
            </w:r>
            <w:r w:rsidRPr="002B0627">
              <w:rPr>
                <w:spacing w:val="-1"/>
              </w:rPr>
              <w:t>а</w:t>
            </w:r>
            <w:r w:rsidRPr="002B0627">
              <w:t>род</w:t>
            </w:r>
            <w:r w:rsidRPr="002B0627">
              <w:rPr>
                <w:spacing w:val="1"/>
              </w:rPr>
              <w:t>н</w:t>
            </w:r>
            <w:r w:rsidRPr="002B0627">
              <w:t>ого</w:t>
            </w:r>
            <w:r w:rsidRPr="002B0627">
              <w:rPr>
                <w:spacing w:val="-3"/>
              </w:rPr>
              <w:t xml:space="preserve"> </w:t>
            </w:r>
            <w:r w:rsidRPr="002B0627">
              <w:t>и</w:t>
            </w:r>
            <w:r w:rsidRPr="002B0627">
              <w:rPr>
                <w:spacing w:val="-1"/>
              </w:rPr>
              <w:t>с</w:t>
            </w:r>
            <w:r w:rsidRPr="002B0627">
              <w:rPr>
                <w:spacing w:val="3"/>
              </w:rPr>
              <w:t>к</w:t>
            </w:r>
            <w:r w:rsidRPr="002B0627">
              <w:rPr>
                <w:spacing w:val="-5"/>
              </w:rPr>
              <w:t>у</w:t>
            </w:r>
            <w:r w:rsidRPr="002B0627">
              <w:rPr>
                <w:spacing w:val="-1"/>
              </w:rPr>
              <w:t>сс</w:t>
            </w:r>
            <w:r w:rsidRPr="002B0627">
              <w:t>т</w:t>
            </w:r>
            <w:r w:rsidRPr="002B0627">
              <w:rPr>
                <w:spacing w:val="1"/>
              </w:rPr>
              <w:t>в</w:t>
            </w:r>
            <w:r w:rsidRPr="002B0627">
              <w:rPr>
                <w:spacing w:val="-1"/>
              </w:rPr>
              <w:t>а</w:t>
            </w:r>
            <w:r w:rsidRPr="002B0627">
              <w:t>.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B16DC2" w:rsidRDefault="00D059CA" w:rsidP="005B7B90">
            <w:r>
              <w:t>Изготовление изделий ДПИ в соответствии с установленными требованиями к техническим качествам и художественному уровню.</w:t>
            </w:r>
          </w:p>
        </w:tc>
      </w:tr>
      <w:tr w:rsidR="00632847" w:rsidTr="00236D93"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12E" w:rsidRPr="002B0627" w:rsidRDefault="00D9012E" w:rsidP="005B7B90">
            <w:pPr>
              <w:pStyle w:val="a9"/>
              <w:spacing w:after="0"/>
              <w:jc w:val="both"/>
            </w:pPr>
            <w:r w:rsidRPr="002B0627">
              <w:t>ПК</w:t>
            </w:r>
            <w:r w:rsidRPr="002B0627">
              <w:rPr>
                <w:spacing w:val="36"/>
              </w:rPr>
              <w:t xml:space="preserve"> </w:t>
            </w:r>
            <w:r w:rsidRPr="002B0627">
              <w:t>2.7.</w:t>
            </w:r>
            <w:r w:rsidRPr="002B0627">
              <w:rPr>
                <w:spacing w:val="35"/>
              </w:rPr>
              <w:t xml:space="preserve"> </w:t>
            </w:r>
            <w:r w:rsidRPr="002B0627">
              <w:t>Об</w:t>
            </w:r>
            <w:r w:rsidRPr="002B0627">
              <w:rPr>
                <w:spacing w:val="-2"/>
              </w:rPr>
              <w:t>е</w:t>
            </w:r>
            <w:r w:rsidRPr="002B0627">
              <w:rPr>
                <w:spacing w:val="-1"/>
              </w:rPr>
              <w:t>с</w:t>
            </w:r>
            <w:r w:rsidRPr="002B0627">
              <w:t>п</w:t>
            </w:r>
            <w:r w:rsidRPr="002B0627">
              <w:rPr>
                <w:spacing w:val="-1"/>
              </w:rPr>
              <w:t>еч</w:t>
            </w:r>
            <w:r w:rsidRPr="002B0627">
              <w:t>ив</w:t>
            </w:r>
            <w:r w:rsidRPr="002B0627">
              <w:rPr>
                <w:spacing w:val="-2"/>
              </w:rPr>
              <w:t>а</w:t>
            </w:r>
            <w:r w:rsidRPr="002B0627">
              <w:t>ть</w:t>
            </w:r>
            <w:r w:rsidRPr="002B0627">
              <w:rPr>
                <w:spacing w:val="38"/>
              </w:rPr>
              <w:t xml:space="preserve"> </w:t>
            </w:r>
            <w:r w:rsidRPr="002B0627">
              <w:t>и</w:t>
            </w:r>
            <w:r w:rsidRPr="002B0627">
              <w:rPr>
                <w:spacing w:val="36"/>
              </w:rPr>
              <w:t xml:space="preserve"> </w:t>
            </w:r>
            <w:r w:rsidRPr="002B0627">
              <w:rPr>
                <w:spacing w:val="-1"/>
              </w:rPr>
              <w:t>с</w:t>
            </w:r>
            <w:r w:rsidRPr="002B0627">
              <w:t>облюд</w:t>
            </w:r>
            <w:r w:rsidRPr="002B0627">
              <w:rPr>
                <w:spacing w:val="-1"/>
              </w:rPr>
              <w:t>а</w:t>
            </w:r>
            <w:r w:rsidRPr="002B0627">
              <w:t>ть</w:t>
            </w:r>
            <w:r w:rsidRPr="002B0627">
              <w:rPr>
                <w:spacing w:val="36"/>
              </w:rPr>
              <w:t xml:space="preserve"> </w:t>
            </w:r>
            <w:r w:rsidRPr="002B0627">
              <w:t>пр</w:t>
            </w:r>
            <w:r w:rsidRPr="002B0627">
              <w:rPr>
                <w:spacing w:val="-1"/>
              </w:rPr>
              <w:t>а</w:t>
            </w:r>
            <w:r w:rsidRPr="002B0627">
              <w:t>вила</w:t>
            </w:r>
            <w:r w:rsidRPr="002B0627">
              <w:rPr>
                <w:spacing w:val="32"/>
              </w:rPr>
              <w:t xml:space="preserve"> </w:t>
            </w:r>
            <w:r w:rsidRPr="002B0627">
              <w:t>и</w:t>
            </w:r>
            <w:r w:rsidRPr="002B0627">
              <w:rPr>
                <w:spacing w:val="36"/>
              </w:rPr>
              <w:t xml:space="preserve"> </w:t>
            </w:r>
            <w:r w:rsidRPr="002B0627">
              <w:t>нор</w:t>
            </w:r>
            <w:r w:rsidRPr="002B0627">
              <w:rPr>
                <w:spacing w:val="-1"/>
              </w:rPr>
              <w:t>м</w:t>
            </w:r>
            <w:r w:rsidRPr="002B0627">
              <w:t>ы</w:t>
            </w:r>
            <w:r w:rsidRPr="002B0627">
              <w:rPr>
                <w:spacing w:val="35"/>
              </w:rPr>
              <w:t xml:space="preserve"> </w:t>
            </w:r>
            <w:r w:rsidRPr="002B0627">
              <w:t>б</w:t>
            </w:r>
            <w:r w:rsidRPr="002B0627">
              <w:rPr>
                <w:spacing w:val="-1"/>
              </w:rPr>
              <w:t>е</w:t>
            </w:r>
            <w:r w:rsidRPr="002B0627">
              <w:t>зоп</w:t>
            </w:r>
            <w:r w:rsidRPr="002B0627">
              <w:rPr>
                <w:spacing w:val="-1"/>
              </w:rPr>
              <w:t>ас</w:t>
            </w:r>
            <w:r w:rsidRPr="002B0627">
              <w:t>но</w:t>
            </w:r>
            <w:r w:rsidRPr="002B0627">
              <w:rPr>
                <w:spacing w:val="-1"/>
              </w:rPr>
              <w:t>с</w:t>
            </w:r>
            <w:r w:rsidRPr="002B0627">
              <w:t>ти</w:t>
            </w:r>
            <w:r w:rsidRPr="002B0627">
              <w:rPr>
                <w:spacing w:val="34"/>
              </w:rPr>
              <w:t xml:space="preserve"> </w:t>
            </w:r>
            <w:r w:rsidRPr="002B0627">
              <w:t>в</w:t>
            </w:r>
            <w:r w:rsidRPr="002B0627">
              <w:rPr>
                <w:spacing w:val="35"/>
              </w:rPr>
              <w:t xml:space="preserve"> </w:t>
            </w:r>
            <w:r w:rsidRPr="002B0627">
              <w:rPr>
                <w:spacing w:val="8"/>
              </w:rPr>
              <w:t>п</w:t>
            </w:r>
            <w:r w:rsidRPr="002B0627">
              <w:t>рофе</w:t>
            </w:r>
            <w:r w:rsidRPr="002B0627">
              <w:rPr>
                <w:spacing w:val="-2"/>
              </w:rPr>
              <w:t>с</w:t>
            </w:r>
            <w:r w:rsidRPr="002B0627">
              <w:rPr>
                <w:spacing w:val="-1"/>
              </w:rPr>
              <w:t>с</w:t>
            </w:r>
            <w:r w:rsidRPr="002B0627">
              <w:t>ион</w:t>
            </w:r>
            <w:r w:rsidRPr="002B0627">
              <w:rPr>
                <w:spacing w:val="-1"/>
              </w:rPr>
              <w:t>а</w:t>
            </w:r>
            <w:r w:rsidRPr="002B0627">
              <w:t>льной д</w:t>
            </w:r>
            <w:r w:rsidRPr="002B0627">
              <w:rPr>
                <w:spacing w:val="-1"/>
              </w:rPr>
              <w:t>е</w:t>
            </w:r>
            <w:r w:rsidRPr="002B0627">
              <w:t>ят</w:t>
            </w:r>
            <w:r w:rsidRPr="002B0627">
              <w:rPr>
                <w:spacing w:val="-1"/>
              </w:rPr>
              <w:t>е</w:t>
            </w:r>
            <w:r w:rsidRPr="002B0627">
              <w:t>льно</w:t>
            </w:r>
            <w:r w:rsidRPr="002B0627">
              <w:rPr>
                <w:spacing w:val="-1"/>
              </w:rPr>
              <w:t>с</w:t>
            </w:r>
            <w:r w:rsidRPr="002B0627">
              <w:t>ти.</w:t>
            </w:r>
          </w:p>
          <w:p w:rsidR="00632847" w:rsidRPr="002B0627" w:rsidRDefault="00632847" w:rsidP="005B7B9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847" w:rsidRPr="00B16DC2" w:rsidRDefault="00D059CA" w:rsidP="005B7B90">
            <w:r>
              <w:t xml:space="preserve">Прохождение и сдача инструктажа по технике безопасности. </w:t>
            </w:r>
          </w:p>
        </w:tc>
      </w:tr>
    </w:tbl>
    <w:p w:rsidR="00483341" w:rsidRPr="007E2172" w:rsidRDefault="00483341" w:rsidP="005B7B90">
      <w:pPr>
        <w:widowControl w:val="0"/>
        <w:suppressAutoHyphens/>
        <w:jc w:val="both"/>
        <w:rPr>
          <w:i/>
        </w:rPr>
      </w:pPr>
    </w:p>
    <w:sectPr w:rsidR="00483341" w:rsidRPr="007E2172" w:rsidSect="00B56D52">
      <w:footerReference w:type="even" r:id="rId17"/>
      <w:footerReference w:type="default" r:id="rId18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3C7A" w:rsidRDefault="00B03C7A">
      <w:r>
        <w:separator/>
      </w:r>
    </w:p>
  </w:endnote>
  <w:endnote w:type="continuationSeparator" w:id="0">
    <w:p w:rsidR="00B03C7A" w:rsidRDefault="00B03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764" w:rsidRDefault="000B1764" w:rsidP="0006135B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0B1764" w:rsidRDefault="000B1764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764" w:rsidRDefault="000B1764" w:rsidP="00186EA0">
    <w:pPr>
      <w:pStyle w:val="af0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724F" w:rsidRDefault="0070724F" w:rsidP="0006135B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70724F" w:rsidRDefault="0070724F" w:rsidP="00186EA0">
    <w:pPr>
      <w:pStyle w:val="af0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724F" w:rsidRPr="005E0C62" w:rsidRDefault="0070724F" w:rsidP="005E0C62">
    <w:pPr>
      <w:pStyle w:val="af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F68" w:rsidRDefault="00333F68" w:rsidP="0006135B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333F68" w:rsidRDefault="00333F68" w:rsidP="00186EA0">
    <w:pPr>
      <w:pStyle w:val="af0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F68" w:rsidRPr="005E0C62" w:rsidRDefault="00333F68" w:rsidP="005E0C6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3C7A" w:rsidRDefault="00B03C7A">
      <w:r>
        <w:separator/>
      </w:r>
    </w:p>
  </w:footnote>
  <w:footnote w:type="continuationSeparator" w:id="0">
    <w:p w:rsidR="00B03C7A" w:rsidRDefault="00B03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34F85ABF"/>
    <w:multiLevelType w:val="hybridMultilevel"/>
    <w:tmpl w:val="7E82B238"/>
    <w:lvl w:ilvl="0" w:tplc="B916010C">
      <w:start w:val="1"/>
      <w:numFmt w:val="decimal"/>
      <w:lvlText w:val="%1."/>
      <w:lvlJc w:val="left"/>
      <w:pPr>
        <w:ind w:left="1117" w:hanging="72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 w15:restartNumberingAfterBreak="0">
    <w:nsid w:val="3ABE3CE6"/>
    <w:multiLevelType w:val="hybridMultilevel"/>
    <w:tmpl w:val="EFF8B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C48CE"/>
    <w:multiLevelType w:val="hybridMultilevel"/>
    <w:tmpl w:val="2DD83B88"/>
    <w:lvl w:ilvl="0" w:tplc="15CEF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A991984"/>
    <w:multiLevelType w:val="multilevel"/>
    <w:tmpl w:val="1F542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4B2457E2"/>
    <w:multiLevelType w:val="hybridMultilevel"/>
    <w:tmpl w:val="7E82B238"/>
    <w:lvl w:ilvl="0" w:tplc="B916010C">
      <w:start w:val="1"/>
      <w:numFmt w:val="decimal"/>
      <w:lvlText w:val="%1."/>
      <w:lvlJc w:val="left"/>
      <w:pPr>
        <w:ind w:left="1117" w:hanging="72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 w15:restartNumberingAfterBreak="0">
    <w:nsid w:val="6DCD18E5"/>
    <w:multiLevelType w:val="hybridMultilevel"/>
    <w:tmpl w:val="03288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B51925"/>
    <w:multiLevelType w:val="hybridMultilevel"/>
    <w:tmpl w:val="ED80F366"/>
    <w:lvl w:ilvl="0" w:tplc="5B08B7D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2AC"/>
    <w:rsid w:val="00000B6E"/>
    <w:rsid w:val="00004734"/>
    <w:rsid w:val="00010B1D"/>
    <w:rsid w:val="00013A54"/>
    <w:rsid w:val="00030102"/>
    <w:rsid w:val="00033BD9"/>
    <w:rsid w:val="00040E09"/>
    <w:rsid w:val="000473FC"/>
    <w:rsid w:val="0004786A"/>
    <w:rsid w:val="00060370"/>
    <w:rsid w:val="0006063D"/>
    <w:rsid w:val="0006135B"/>
    <w:rsid w:val="00064D79"/>
    <w:rsid w:val="00074CF0"/>
    <w:rsid w:val="000776F9"/>
    <w:rsid w:val="00077E6E"/>
    <w:rsid w:val="00081749"/>
    <w:rsid w:val="0008446C"/>
    <w:rsid w:val="000948D6"/>
    <w:rsid w:val="000A28F1"/>
    <w:rsid w:val="000B1764"/>
    <w:rsid w:val="000D16F6"/>
    <w:rsid w:val="000D32F4"/>
    <w:rsid w:val="000D5CDF"/>
    <w:rsid w:val="000E0275"/>
    <w:rsid w:val="000E3F39"/>
    <w:rsid w:val="000E656A"/>
    <w:rsid w:val="000F370D"/>
    <w:rsid w:val="000F3BD5"/>
    <w:rsid w:val="000F74B1"/>
    <w:rsid w:val="00103586"/>
    <w:rsid w:val="0010443F"/>
    <w:rsid w:val="00105471"/>
    <w:rsid w:val="00106480"/>
    <w:rsid w:val="0011375E"/>
    <w:rsid w:val="001165D9"/>
    <w:rsid w:val="00120C65"/>
    <w:rsid w:val="00130A38"/>
    <w:rsid w:val="001408C8"/>
    <w:rsid w:val="0014522E"/>
    <w:rsid w:val="00166168"/>
    <w:rsid w:val="00172693"/>
    <w:rsid w:val="00172B68"/>
    <w:rsid w:val="001804CB"/>
    <w:rsid w:val="00185914"/>
    <w:rsid w:val="00186EA0"/>
    <w:rsid w:val="00191225"/>
    <w:rsid w:val="00192237"/>
    <w:rsid w:val="001A14F3"/>
    <w:rsid w:val="001A2346"/>
    <w:rsid w:val="001B1CD6"/>
    <w:rsid w:val="001B26F1"/>
    <w:rsid w:val="001B40C3"/>
    <w:rsid w:val="001C1A2D"/>
    <w:rsid w:val="001D0E7B"/>
    <w:rsid w:val="001D2214"/>
    <w:rsid w:val="001E06DE"/>
    <w:rsid w:val="001E7025"/>
    <w:rsid w:val="001E7128"/>
    <w:rsid w:val="001F3384"/>
    <w:rsid w:val="001F36BE"/>
    <w:rsid w:val="001F6C29"/>
    <w:rsid w:val="002024FB"/>
    <w:rsid w:val="002038F8"/>
    <w:rsid w:val="00203DF7"/>
    <w:rsid w:val="00206C48"/>
    <w:rsid w:val="00211E37"/>
    <w:rsid w:val="00220E9B"/>
    <w:rsid w:val="00235D7A"/>
    <w:rsid w:val="00236D93"/>
    <w:rsid w:val="00237E2E"/>
    <w:rsid w:val="0024353D"/>
    <w:rsid w:val="0024602C"/>
    <w:rsid w:val="00246213"/>
    <w:rsid w:val="002553F8"/>
    <w:rsid w:val="002560EA"/>
    <w:rsid w:val="002568CC"/>
    <w:rsid w:val="00260AAC"/>
    <w:rsid w:val="00265AFD"/>
    <w:rsid w:val="0026619D"/>
    <w:rsid w:val="00271B5F"/>
    <w:rsid w:val="002830A1"/>
    <w:rsid w:val="00291F32"/>
    <w:rsid w:val="00292468"/>
    <w:rsid w:val="00295337"/>
    <w:rsid w:val="00295838"/>
    <w:rsid w:val="00297954"/>
    <w:rsid w:val="002B0627"/>
    <w:rsid w:val="002B4C5E"/>
    <w:rsid w:val="002B5154"/>
    <w:rsid w:val="002C0CE8"/>
    <w:rsid w:val="002C5116"/>
    <w:rsid w:val="002C5842"/>
    <w:rsid w:val="002D0793"/>
    <w:rsid w:val="002D5F1B"/>
    <w:rsid w:val="002E0402"/>
    <w:rsid w:val="002E72DF"/>
    <w:rsid w:val="002F118B"/>
    <w:rsid w:val="002F3452"/>
    <w:rsid w:val="002F56BD"/>
    <w:rsid w:val="003029BA"/>
    <w:rsid w:val="00323E7B"/>
    <w:rsid w:val="003269A6"/>
    <w:rsid w:val="003275AB"/>
    <w:rsid w:val="00332DD5"/>
    <w:rsid w:val="00333F68"/>
    <w:rsid w:val="003509A1"/>
    <w:rsid w:val="00360804"/>
    <w:rsid w:val="00361C74"/>
    <w:rsid w:val="003648A6"/>
    <w:rsid w:val="00366F8D"/>
    <w:rsid w:val="003674EF"/>
    <w:rsid w:val="00371C3A"/>
    <w:rsid w:val="00395645"/>
    <w:rsid w:val="00395AAD"/>
    <w:rsid w:val="003B2B6F"/>
    <w:rsid w:val="003B4AB5"/>
    <w:rsid w:val="003B4EDB"/>
    <w:rsid w:val="003C5AF2"/>
    <w:rsid w:val="003D18CF"/>
    <w:rsid w:val="003D341E"/>
    <w:rsid w:val="003D69CC"/>
    <w:rsid w:val="003E0FBC"/>
    <w:rsid w:val="00404595"/>
    <w:rsid w:val="00404874"/>
    <w:rsid w:val="00404894"/>
    <w:rsid w:val="00405F60"/>
    <w:rsid w:val="004116F3"/>
    <w:rsid w:val="00413F18"/>
    <w:rsid w:val="00421858"/>
    <w:rsid w:val="0042381A"/>
    <w:rsid w:val="004241F3"/>
    <w:rsid w:val="00440E26"/>
    <w:rsid w:val="00450BB4"/>
    <w:rsid w:val="00463EFB"/>
    <w:rsid w:val="00470413"/>
    <w:rsid w:val="00473122"/>
    <w:rsid w:val="004759F0"/>
    <w:rsid w:val="00480D6F"/>
    <w:rsid w:val="00481EC0"/>
    <w:rsid w:val="00483341"/>
    <w:rsid w:val="0049015F"/>
    <w:rsid w:val="00491F61"/>
    <w:rsid w:val="00492935"/>
    <w:rsid w:val="00492BE6"/>
    <w:rsid w:val="00492F6D"/>
    <w:rsid w:val="0049646A"/>
    <w:rsid w:val="004A1296"/>
    <w:rsid w:val="004B5D49"/>
    <w:rsid w:val="004C3D21"/>
    <w:rsid w:val="004C5780"/>
    <w:rsid w:val="004C79A1"/>
    <w:rsid w:val="004C7E46"/>
    <w:rsid w:val="004E2076"/>
    <w:rsid w:val="004E579E"/>
    <w:rsid w:val="004E6AE3"/>
    <w:rsid w:val="004F69AC"/>
    <w:rsid w:val="005040D8"/>
    <w:rsid w:val="00512333"/>
    <w:rsid w:val="00520B9C"/>
    <w:rsid w:val="00524694"/>
    <w:rsid w:val="00531020"/>
    <w:rsid w:val="0053413B"/>
    <w:rsid w:val="005453AF"/>
    <w:rsid w:val="00554C82"/>
    <w:rsid w:val="005565E0"/>
    <w:rsid w:val="00561C69"/>
    <w:rsid w:val="0058449B"/>
    <w:rsid w:val="00586B54"/>
    <w:rsid w:val="0059554C"/>
    <w:rsid w:val="00597BD0"/>
    <w:rsid w:val="005A6D17"/>
    <w:rsid w:val="005B1A8A"/>
    <w:rsid w:val="005B5F6C"/>
    <w:rsid w:val="005B643A"/>
    <w:rsid w:val="005B7B90"/>
    <w:rsid w:val="005C1794"/>
    <w:rsid w:val="005D09B7"/>
    <w:rsid w:val="005D342B"/>
    <w:rsid w:val="005E0C62"/>
    <w:rsid w:val="005E1B64"/>
    <w:rsid w:val="005E6053"/>
    <w:rsid w:val="005F4094"/>
    <w:rsid w:val="0061330B"/>
    <w:rsid w:val="00620DBD"/>
    <w:rsid w:val="00621D35"/>
    <w:rsid w:val="00624685"/>
    <w:rsid w:val="006254FB"/>
    <w:rsid w:val="006265D4"/>
    <w:rsid w:val="00627E4F"/>
    <w:rsid w:val="006320D4"/>
    <w:rsid w:val="00632847"/>
    <w:rsid w:val="0063447E"/>
    <w:rsid w:val="006452AC"/>
    <w:rsid w:val="006662C9"/>
    <w:rsid w:val="00671DDF"/>
    <w:rsid w:val="00674E5B"/>
    <w:rsid w:val="006937BD"/>
    <w:rsid w:val="006A3648"/>
    <w:rsid w:val="006A5323"/>
    <w:rsid w:val="006C4B80"/>
    <w:rsid w:val="006C5F7E"/>
    <w:rsid w:val="006C745C"/>
    <w:rsid w:val="006E3FA2"/>
    <w:rsid w:val="006E58D4"/>
    <w:rsid w:val="006F24C6"/>
    <w:rsid w:val="006F30E3"/>
    <w:rsid w:val="006F73C1"/>
    <w:rsid w:val="007041B2"/>
    <w:rsid w:val="00705917"/>
    <w:rsid w:val="0070724F"/>
    <w:rsid w:val="00724D42"/>
    <w:rsid w:val="007274ED"/>
    <w:rsid w:val="007410B5"/>
    <w:rsid w:val="00744944"/>
    <w:rsid w:val="007478FF"/>
    <w:rsid w:val="00747972"/>
    <w:rsid w:val="00766BCF"/>
    <w:rsid w:val="00780509"/>
    <w:rsid w:val="00793311"/>
    <w:rsid w:val="007A7067"/>
    <w:rsid w:val="007B051D"/>
    <w:rsid w:val="007B579D"/>
    <w:rsid w:val="007B6FA7"/>
    <w:rsid w:val="007E2172"/>
    <w:rsid w:val="007E2272"/>
    <w:rsid w:val="007E30AF"/>
    <w:rsid w:val="007E369F"/>
    <w:rsid w:val="007E42F1"/>
    <w:rsid w:val="007E587B"/>
    <w:rsid w:val="007F3857"/>
    <w:rsid w:val="007F7ED7"/>
    <w:rsid w:val="00802B4E"/>
    <w:rsid w:val="00821F87"/>
    <w:rsid w:val="008442B0"/>
    <w:rsid w:val="00853F51"/>
    <w:rsid w:val="00861702"/>
    <w:rsid w:val="00861A82"/>
    <w:rsid w:val="008620B1"/>
    <w:rsid w:val="00896A28"/>
    <w:rsid w:val="008B3081"/>
    <w:rsid w:val="008B3467"/>
    <w:rsid w:val="008C7F19"/>
    <w:rsid w:val="008E2112"/>
    <w:rsid w:val="008F4989"/>
    <w:rsid w:val="008F57C1"/>
    <w:rsid w:val="009010E2"/>
    <w:rsid w:val="0091088F"/>
    <w:rsid w:val="00917049"/>
    <w:rsid w:val="00917851"/>
    <w:rsid w:val="009221F0"/>
    <w:rsid w:val="00937238"/>
    <w:rsid w:val="00942871"/>
    <w:rsid w:val="009560B9"/>
    <w:rsid w:val="00957766"/>
    <w:rsid w:val="00957E36"/>
    <w:rsid w:val="00963770"/>
    <w:rsid w:val="00964095"/>
    <w:rsid w:val="00966270"/>
    <w:rsid w:val="00972654"/>
    <w:rsid w:val="00973FC5"/>
    <w:rsid w:val="0097787E"/>
    <w:rsid w:val="00986A0E"/>
    <w:rsid w:val="00990B28"/>
    <w:rsid w:val="009939C2"/>
    <w:rsid w:val="00994DAF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7B01"/>
    <w:rsid w:val="009F35F5"/>
    <w:rsid w:val="00A01D81"/>
    <w:rsid w:val="00A02851"/>
    <w:rsid w:val="00A03C64"/>
    <w:rsid w:val="00A03EFF"/>
    <w:rsid w:val="00A108E0"/>
    <w:rsid w:val="00A1183A"/>
    <w:rsid w:val="00A20A8B"/>
    <w:rsid w:val="00A23EB1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6723"/>
    <w:rsid w:val="00A86B7E"/>
    <w:rsid w:val="00A905C0"/>
    <w:rsid w:val="00A94BEE"/>
    <w:rsid w:val="00AA482B"/>
    <w:rsid w:val="00AA673D"/>
    <w:rsid w:val="00AB0C38"/>
    <w:rsid w:val="00AB29EB"/>
    <w:rsid w:val="00AB4DCF"/>
    <w:rsid w:val="00AC7685"/>
    <w:rsid w:val="00AE496B"/>
    <w:rsid w:val="00AF0C9B"/>
    <w:rsid w:val="00AF5393"/>
    <w:rsid w:val="00B039C1"/>
    <w:rsid w:val="00B03C7A"/>
    <w:rsid w:val="00B06A4C"/>
    <w:rsid w:val="00B104F0"/>
    <w:rsid w:val="00B214D4"/>
    <w:rsid w:val="00B2420E"/>
    <w:rsid w:val="00B2477D"/>
    <w:rsid w:val="00B25568"/>
    <w:rsid w:val="00B27F0D"/>
    <w:rsid w:val="00B4612E"/>
    <w:rsid w:val="00B54FED"/>
    <w:rsid w:val="00B56D52"/>
    <w:rsid w:val="00B86673"/>
    <w:rsid w:val="00B86843"/>
    <w:rsid w:val="00B87620"/>
    <w:rsid w:val="00B946EA"/>
    <w:rsid w:val="00BB4B14"/>
    <w:rsid w:val="00BB5632"/>
    <w:rsid w:val="00BB6FB0"/>
    <w:rsid w:val="00BC0AAA"/>
    <w:rsid w:val="00BC631A"/>
    <w:rsid w:val="00BC7608"/>
    <w:rsid w:val="00BD4709"/>
    <w:rsid w:val="00BE3395"/>
    <w:rsid w:val="00BE5AC2"/>
    <w:rsid w:val="00BF4438"/>
    <w:rsid w:val="00BF6948"/>
    <w:rsid w:val="00BF6BDD"/>
    <w:rsid w:val="00C02799"/>
    <w:rsid w:val="00C0365B"/>
    <w:rsid w:val="00C15E10"/>
    <w:rsid w:val="00C30C2C"/>
    <w:rsid w:val="00C33EE8"/>
    <w:rsid w:val="00C522B7"/>
    <w:rsid w:val="00C52589"/>
    <w:rsid w:val="00C6074A"/>
    <w:rsid w:val="00C62F06"/>
    <w:rsid w:val="00C63DCC"/>
    <w:rsid w:val="00C6710D"/>
    <w:rsid w:val="00C73A47"/>
    <w:rsid w:val="00C839A5"/>
    <w:rsid w:val="00C879D2"/>
    <w:rsid w:val="00C92546"/>
    <w:rsid w:val="00C94FAB"/>
    <w:rsid w:val="00CA1759"/>
    <w:rsid w:val="00CA4E38"/>
    <w:rsid w:val="00CB0575"/>
    <w:rsid w:val="00CB0856"/>
    <w:rsid w:val="00CC1CCC"/>
    <w:rsid w:val="00CC34AC"/>
    <w:rsid w:val="00CC6AB8"/>
    <w:rsid w:val="00CD1014"/>
    <w:rsid w:val="00CD28E9"/>
    <w:rsid w:val="00CD3B1D"/>
    <w:rsid w:val="00CD5F05"/>
    <w:rsid w:val="00CE2957"/>
    <w:rsid w:val="00CE4132"/>
    <w:rsid w:val="00CF03C4"/>
    <w:rsid w:val="00CF448D"/>
    <w:rsid w:val="00D04456"/>
    <w:rsid w:val="00D059CA"/>
    <w:rsid w:val="00D116F9"/>
    <w:rsid w:val="00D17770"/>
    <w:rsid w:val="00D2035F"/>
    <w:rsid w:val="00D37CB7"/>
    <w:rsid w:val="00D57B49"/>
    <w:rsid w:val="00D6529F"/>
    <w:rsid w:val="00D665D1"/>
    <w:rsid w:val="00D67820"/>
    <w:rsid w:val="00D73DA2"/>
    <w:rsid w:val="00D85356"/>
    <w:rsid w:val="00D9012E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F0403"/>
    <w:rsid w:val="00DF1538"/>
    <w:rsid w:val="00DF4E91"/>
    <w:rsid w:val="00E00538"/>
    <w:rsid w:val="00E10A04"/>
    <w:rsid w:val="00E1401B"/>
    <w:rsid w:val="00E16532"/>
    <w:rsid w:val="00E21C40"/>
    <w:rsid w:val="00E4185A"/>
    <w:rsid w:val="00E436EF"/>
    <w:rsid w:val="00E443D2"/>
    <w:rsid w:val="00E46089"/>
    <w:rsid w:val="00E521AA"/>
    <w:rsid w:val="00E54ABA"/>
    <w:rsid w:val="00E557C9"/>
    <w:rsid w:val="00E5692B"/>
    <w:rsid w:val="00E60869"/>
    <w:rsid w:val="00E71E11"/>
    <w:rsid w:val="00E746F8"/>
    <w:rsid w:val="00E84C25"/>
    <w:rsid w:val="00EA232E"/>
    <w:rsid w:val="00EC0516"/>
    <w:rsid w:val="00ED3F41"/>
    <w:rsid w:val="00ED678C"/>
    <w:rsid w:val="00EE2937"/>
    <w:rsid w:val="00EE5EE6"/>
    <w:rsid w:val="00EF340B"/>
    <w:rsid w:val="00EF522A"/>
    <w:rsid w:val="00F02DDE"/>
    <w:rsid w:val="00F03990"/>
    <w:rsid w:val="00F10330"/>
    <w:rsid w:val="00F1640E"/>
    <w:rsid w:val="00F174FE"/>
    <w:rsid w:val="00F22654"/>
    <w:rsid w:val="00F25BB6"/>
    <w:rsid w:val="00F34FB3"/>
    <w:rsid w:val="00F37BF1"/>
    <w:rsid w:val="00F43530"/>
    <w:rsid w:val="00F46013"/>
    <w:rsid w:val="00F4731F"/>
    <w:rsid w:val="00F509BA"/>
    <w:rsid w:val="00F52BAA"/>
    <w:rsid w:val="00F54F69"/>
    <w:rsid w:val="00F63870"/>
    <w:rsid w:val="00F72B8A"/>
    <w:rsid w:val="00F76771"/>
    <w:rsid w:val="00F833D7"/>
    <w:rsid w:val="00F83E0C"/>
    <w:rsid w:val="00FB6E93"/>
    <w:rsid w:val="00FC2501"/>
    <w:rsid w:val="00FD00D5"/>
    <w:rsid w:val="00FE25B7"/>
    <w:rsid w:val="00FE3FAA"/>
    <w:rsid w:val="00FE545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9ADEF4"/>
  <w15:docId w15:val="{7D71080D-5080-4EF6-A4AE-72CE756A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uiPriority w:val="1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uiPriority w:val="1"/>
    <w:qFormat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186EA0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link w:val="af4"/>
    <w:uiPriority w:val="99"/>
    <w:rsid w:val="0006135B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521AA"/>
    <w:rPr>
      <w:rFonts w:ascii="Times New Roman" w:hAnsi="Times New Roman" w:cs="Times New Roman"/>
      <w:sz w:val="18"/>
      <w:szCs w:val="18"/>
    </w:rPr>
  </w:style>
  <w:style w:type="character" w:customStyle="1" w:styleId="af1">
    <w:name w:val="Нижний колонтитул Знак"/>
    <w:link w:val="af0"/>
    <w:uiPriority w:val="99"/>
    <w:rsid w:val="007F3857"/>
    <w:rPr>
      <w:sz w:val="24"/>
      <w:szCs w:val="24"/>
    </w:rPr>
  </w:style>
  <w:style w:type="character" w:styleId="af5">
    <w:name w:val="Hyperlink"/>
    <w:rsid w:val="00483341"/>
    <w:rPr>
      <w:color w:val="0563C1"/>
      <w:u w:val="single"/>
    </w:rPr>
  </w:style>
  <w:style w:type="character" w:styleId="af6">
    <w:name w:val="FollowedHyperlink"/>
    <w:rsid w:val="001165D9"/>
    <w:rPr>
      <w:color w:val="954F72"/>
      <w:u w:val="single"/>
    </w:rPr>
  </w:style>
  <w:style w:type="paragraph" w:styleId="af7">
    <w:name w:val="List Paragraph"/>
    <w:aliases w:val="Содержание. 2 уровень"/>
    <w:basedOn w:val="a"/>
    <w:link w:val="af8"/>
    <w:uiPriority w:val="1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table" w:customStyle="1" w:styleId="TableNormal">
    <w:name w:val="Table Normal"/>
    <w:uiPriority w:val="2"/>
    <w:semiHidden/>
    <w:unhideWhenUsed/>
    <w:qFormat/>
    <w:rsid w:val="00990B2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990B28"/>
    <w:pPr>
      <w:widowControl w:val="0"/>
      <w:spacing w:before="3"/>
      <w:ind w:left="102"/>
    </w:pPr>
    <w:rPr>
      <w:rFonts w:cstheme="minorBidi"/>
      <w:b/>
      <w:bCs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990B2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990B2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90B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9">
    <w:name w:val="Emphasis"/>
    <w:qFormat/>
    <w:rsid w:val="00990B28"/>
    <w:rPr>
      <w:i/>
      <w:iCs/>
    </w:rPr>
  </w:style>
  <w:style w:type="character" w:customStyle="1" w:styleId="af4">
    <w:name w:val="Верхний колонтитул Знак"/>
    <w:basedOn w:val="a0"/>
    <w:link w:val="af3"/>
    <w:uiPriority w:val="99"/>
    <w:rsid w:val="00990B28"/>
    <w:rPr>
      <w:sz w:val="24"/>
      <w:szCs w:val="24"/>
    </w:rPr>
  </w:style>
  <w:style w:type="paragraph" w:customStyle="1" w:styleId="p7">
    <w:name w:val="p7"/>
    <w:basedOn w:val="a"/>
    <w:rsid w:val="0070724F"/>
    <w:pPr>
      <w:spacing w:before="100" w:beforeAutospacing="1" w:after="100" w:afterAutospacing="1"/>
    </w:pPr>
  </w:style>
  <w:style w:type="character" w:customStyle="1" w:styleId="FontStyle24">
    <w:name w:val="Font Style24"/>
    <w:rsid w:val="005B7B90"/>
    <w:rPr>
      <w:rFonts w:ascii="Times New Roman" w:hAnsi="Times New Roman" w:cs="Times New Roman"/>
      <w:sz w:val="22"/>
      <w:szCs w:val="22"/>
    </w:rPr>
  </w:style>
  <w:style w:type="character" w:customStyle="1" w:styleId="af8">
    <w:name w:val="Абзац списка Знак"/>
    <w:aliases w:val="Содержание. 2 уровень Знак"/>
    <w:link w:val="af7"/>
    <w:uiPriority w:val="1"/>
    <w:qFormat/>
    <w:locked/>
    <w:rsid w:val="000F3BD5"/>
    <w:rPr>
      <w:sz w:val="24"/>
      <w:szCs w:val="24"/>
    </w:rPr>
  </w:style>
  <w:style w:type="paragraph" w:customStyle="1" w:styleId="ConsPlusTitle">
    <w:name w:val="ConsPlusTitle"/>
    <w:rsid w:val="000F3BD5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99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0072.html" TargetMode="Externa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76339.html" TargetMode="Externa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77569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2670.html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06470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DAA54-5051-48A2-A5D1-E17889E49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156</TotalTime>
  <Pages>1</Pages>
  <Words>3350</Words>
  <Characters>19100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22406</CharactersWithSpaces>
  <SharedDoc>false</SharedDoc>
  <HLinks>
    <vt:vector size="42" baseType="variant">
      <vt:variant>
        <vt:i4>6357096</vt:i4>
      </vt:variant>
      <vt:variant>
        <vt:i4>18</vt:i4>
      </vt:variant>
      <vt:variant>
        <vt:i4>0</vt:i4>
      </vt:variant>
      <vt:variant>
        <vt:i4>5</vt:i4>
      </vt:variant>
      <vt:variant>
        <vt:lpwstr>http://paintingart.ru/articles.html</vt:lpwstr>
      </vt:variant>
      <vt:variant>
        <vt:lpwstr/>
      </vt:variant>
      <vt:variant>
        <vt:i4>6291481</vt:i4>
      </vt:variant>
      <vt:variant>
        <vt:i4>15</vt:i4>
      </vt:variant>
      <vt:variant>
        <vt:i4>0</vt:i4>
      </vt:variant>
      <vt:variant>
        <vt:i4>5</vt:i4>
      </vt:variant>
      <vt:variant>
        <vt:lpwstr>http://www.leningradschool.com/port_r.html</vt:lpwstr>
      </vt:variant>
      <vt:variant>
        <vt:lpwstr>54</vt:lpwstr>
      </vt:variant>
      <vt:variant>
        <vt:i4>3145746</vt:i4>
      </vt:variant>
      <vt:variant>
        <vt:i4>12</vt:i4>
      </vt:variant>
      <vt:variant>
        <vt:i4>0</vt:i4>
      </vt:variant>
      <vt:variant>
        <vt:i4>5</vt:i4>
      </vt:variant>
      <vt:variant>
        <vt:lpwstr>http://hudozhnikam.ru/zhivopis_figuri.html</vt:lpwstr>
      </vt:variant>
      <vt:variant>
        <vt:lpwstr/>
      </vt:variant>
      <vt:variant>
        <vt:i4>7667827</vt:i4>
      </vt:variant>
      <vt:variant>
        <vt:i4>9</vt:i4>
      </vt:variant>
      <vt:variant>
        <vt:i4>0</vt:i4>
      </vt:variant>
      <vt:variant>
        <vt:i4>5</vt:i4>
      </vt:variant>
      <vt:variant>
        <vt:lpwstr>http://www.nearyou.ru/</vt:lpwstr>
      </vt:variant>
      <vt:variant>
        <vt:lpwstr/>
      </vt:variant>
      <vt:variant>
        <vt:i4>7995453</vt:i4>
      </vt:variant>
      <vt:variant>
        <vt:i4>6</vt:i4>
      </vt:variant>
      <vt:variant>
        <vt:i4>0</vt:i4>
      </vt:variant>
      <vt:variant>
        <vt:i4>5</vt:i4>
      </vt:variant>
      <vt:variant>
        <vt:lpwstr>http://www.tretyakovgallery.ru/</vt:lpwstr>
      </vt:variant>
      <vt:variant>
        <vt:lpwstr/>
      </vt:variant>
      <vt:variant>
        <vt:i4>3080298</vt:i4>
      </vt:variant>
      <vt:variant>
        <vt:i4>3</vt:i4>
      </vt:variant>
      <vt:variant>
        <vt:i4>0</vt:i4>
      </vt:variant>
      <vt:variant>
        <vt:i4>5</vt:i4>
      </vt:variant>
      <vt:variant>
        <vt:lpwstr>http://www.mfa.org/</vt:lpwstr>
      </vt:variant>
      <vt:variant>
        <vt:lpwstr/>
      </vt:variant>
      <vt:variant>
        <vt:i4>3276863</vt:i4>
      </vt:variant>
      <vt:variant>
        <vt:i4>0</vt:i4>
      </vt:variant>
      <vt:variant>
        <vt:i4>0</vt:i4>
      </vt:variant>
      <vt:variant>
        <vt:i4>5</vt:i4>
      </vt:variant>
      <vt:variant>
        <vt:lpwstr>http://arzamas.academy/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USR</cp:lastModifiedBy>
  <cp:revision>29</cp:revision>
  <cp:lastPrinted>2016-11-16T06:48:00Z</cp:lastPrinted>
  <dcterms:created xsi:type="dcterms:W3CDTF">2017-03-29T04:44:00Z</dcterms:created>
  <dcterms:modified xsi:type="dcterms:W3CDTF">2023-08-27T18:42:00Z</dcterms:modified>
</cp:coreProperties>
</file>